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593AAF" w14:textId="7B62B137" w:rsidR="00E90E49" w:rsidRPr="00986CBD" w:rsidRDefault="00E90E49" w:rsidP="00E35559">
      <w:pPr>
        <w:pStyle w:val="3GPPHeader"/>
        <w:spacing w:after="60"/>
        <w:rPr>
          <w:sz w:val="32"/>
          <w:szCs w:val="32"/>
        </w:rPr>
      </w:pPr>
      <w:r w:rsidRPr="00986CBD">
        <w:t>3GPP TSG-RAN WG</w:t>
      </w:r>
      <w:r w:rsidR="00F20F5C" w:rsidRPr="00986CBD">
        <w:t>2</w:t>
      </w:r>
      <w:r w:rsidRPr="00986CBD">
        <w:t xml:space="preserve"> #</w:t>
      </w:r>
      <w:r w:rsidR="00F20F5C" w:rsidRPr="00986CBD">
        <w:t>1</w:t>
      </w:r>
      <w:r w:rsidR="00C268E6" w:rsidRPr="00986CBD">
        <w:t>1</w:t>
      </w:r>
      <w:r w:rsidR="00617A7F" w:rsidRPr="00986CBD">
        <w:t>3e</w:t>
      </w:r>
      <w:r w:rsidRPr="00986CBD">
        <w:tab/>
      </w:r>
      <w:r w:rsidRPr="00986CBD">
        <w:rPr>
          <w:sz w:val="32"/>
          <w:szCs w:val="32"/>
        </w:rPr>
        <w:t xml:space="preserve">Tdoc </w:t>
      </w:r>
      <w:r w:rsidR="00986CBD" w:rsidRPr="00986CBD">
        <w:rPr>
          <w:sz w:val="32"/>
          <w:szCs w:val="32"/>
        </w:rPr>
        <w:t>R2-2101173</w:t>
      </w:r>
    </w:p>
    <w:p w14:paraId="7B2D3CA3" w14:textId="1314245A" w:rsidR="00E90E49" w:rsidRPr="00986CBD" w:rsidRDefault="00C268E6" w:rsidP="00311702">
      <w:pPr>
        <w:pStyle w:val="3GPPHeader"/>
      </w:pPr>
      <w:bookmarkStart w:id="0" w:name="_Hlk54286143"/>
      <w:r w:rsidRPr="00986CBD">
        <w:t xml:space="preserve">Electronic meeting, </w:t>
      </w:r>
      <w:r w:rsidR="00617A7F" w:rsidRPr="00986CBD">
        <w:t>January 25</w:t>
      </w:r>
      <w:r w:rsidR="00617A7F" w:rsidRPr="00986CBD">
        <w:rPr>
          <w:vertAlign w:val="superscript"/>
        </w:rPr>
        <w:t>th</w:t>
      </w:r>
      <w:r w:rsidR="00617A7F" w:rsidRPr="00986CBD">
        <w:t xml:space="preserve"> – February 5</w:t>
      </w:r>
      <w:r w:rsidR="00617A7F" w:rsidRPr="00986CBD">
        <w:rPr>
          <w:vertAlign w:val="superscript"/>
        </w:rPr>
        <w:t>th</w:t>
      </w:r>
      <w:r w:rsidR="00617A7F" w:rsidRPr="00986CBD">
        <w:t xml:space="preserve"> </w:t>
      </w:r>
      <w:r w:rsidRPr="00986CBD">
        <w:t>20</w:t>
      </w:r>
      <w:r w:rsidR="00617A7F" w:rsidRPr="00986CBD">
        <w:t>21</w:t>
      </w:r>
    </w:p>
    <w:bookmarkEnd w:id="0"/>
    <w:p w14:paraId="117C3D2B" w14:textId="77777777" w:rsidR="00E90E49" w:rsidRPr="00986CBD" w:rsidRDefault="00E90E49" w:rsidP="00357380">
      <w:pPr>
        <w:pStyle w:val="3GPPHeader"/>
      </w:pPr>
    </w:p>
    <w:p w14:paraId="66434926" w14:textId="15A551F4" w:rsidR="00E90E49" w:rsidRPr="00986CBD" w:rsidRDefault="00E90E49" w:rsidP="00311702">
      <w:pPr>
        <w:pStyle w:val="3GPPHeader"/>
        <w:rPr>
          <w:sz w:val="22"/>
          <w:szCs w:val="22"/>
        </w:rPr>
      </w:pPr>
      <w:r w:rsidRPr="00986CBD">
        <w:rPr>
          <w:sz w:val="22"/>
          <w:szCs w:val="22"/>
        </w:rPr>
        <w:t>Agenda Item:</w:t>
      </w:r>
      <w:r w:rsidRPr="00986CBD">
        <w:rPr>
          <w:sz w:val="22"/>
          <w:szCs w:val="22"/>
        </w:rPr>
        <w:tab/>
      </w:r>
      <w:r w:rsidR="008023E8" w:rsidRPr="00986CBD">
        <w:rPr>
          <w:sz w:val="22"/>
          <w:szCs w:val="22"/>
        </w:rPr>
        <w:t>8.1.2.4</w:t>
      </w:r>
    </w:p>
    <w:p w14:paraId="3E5A2F4A" w14:textId="77777777" w:rsidR="00E90E49" w:rsidRPr="00986CBD" w:rsidRDefault="003D3C45" w:rsidP="00F64C2B">
      <w:pPr>
        <w:pStyle w:val="3GPPHeader"/>
        <w:rPr>
          <w:sz w:val="22"/>
          <w:szCs w:val="22"/>
        </w:rPr>
      </w:pPr>
      <w:r w:rsidRPr="00986CBD">
        <w:rPr>
          <w:sz w:val="22"/>
          <w:szCs w:val="22"/>
        </w:rPr>
        <w:t>Source:</w:t>
      </w:r>
      <w:r w:rsidR="00E90E49" w:rsidRPr="00986CBD">
        <w:rPr>
          <w:sz w:val="22"/>
          <w:szCs w:val="22"/>
        </w:rPr>
        <w:tab/>
      </w:r>
      <w:r w:rsidR="00F64C2B" w:rsidRPr="00986CBD">
        <w:rPr>
          <w:sz w:val="22"/>
          <w:szCs w:val="22"/>
        </w:rPr>
        <w:t>Ericsson</w:t>
      </w:r>
    </w:p>
    <w:p w14:paraId="24D506B9" w14:textId="16087EBF" w:rsidR="00E90E49" w:rsidRPr="00986CBD" w:rsidRDefault="003D3C45" w:rsidP="00311702">
      <w:pPr>
        <w:pStyle w:val="3GPPHeader"/>
        <w:rPr>
          <w:sz w:val="22"/>
          <w:szCs w:val="22"/>
        </w:rPr>
      </w:pPr>
      <w:r w:rsidRPr="00986CBD">
        <w:rPr>
          <w:sz w:val="22"/>
          <w:szCs w:val="22"/>
        </w:rPr>
        <w:t>Title:</w:t>
      </w:r>
      <w:r w:rsidR="00E90E49" w:rsidRPr="00986CBD">
        <w:rPr>
          <w:sz w:val="22"/>
          <w:szCs w:val="22"/>
        </w:rPr>
        <w:tab/>
      </w:r>
      <w:bookmarkStart w:id="1" w:name="_Hlk54286107"/>
      <w:r w:rsidR="008023E8" w:rsidRPr="00986CBD">
        <w:rPr>
          <w:sz w:val="22"/>
          <w:szCs w:val="22"/>
        </w:rPr>
        <w:t>Aspects of Group Scheduling</w:t>
      </w:r>
      <w:bookmarkEnd w:id="1"/>
    </w:p>
    <w:p w14:paraId="1B6F9CB5" w14:textId="77777777" w:rsidR="00E90E49" w:rsidRPr="00986CBD" w:rsidRDefault="00E90E49" w:rsidP="00D546FF">
      <w:pPr>
        <w:pStyle w:val="3GPPHeader"/>
        <w:rPr>
          <w:sz w:val="22"/>
          <w:szCs w:val="22"/>
        </w:rPr>
      </w:pPr>
      <w:r w:rsidRPr="00986CBD">
        <w:rPr>
          <w:sz w:val="22"/>
          <w:szCs w:val="22"/>
        </w:rPr>
        <w:t>Document for:</w:t>
      </w:r>
      <w:r w:rsidRPr="00986CBD">
        <w:rPr>
          <w:sz w:val="22"/>
          <w:szCs w:val="22"/>
        </w:rPr>
        <w:tab/>
        <w:t>Discussion, Decision</w:t>
      </w:r>
    </w:p>
    <w:p w14:paraId="3AA65E53" w14:textId="77777777" w:rsidR="00E90E49" w:rsidRPr="00986CBD" w:rsidRDefault="00230D18" w:rsidP="00CE0424">
      <w:pPr>
        <w:pStyle w:val="Heading1"/>
      </w:pPr>
      <w:r w:rsidRPr="00986CBD">
        <w:t>1</w:t>
      </w:r>
      <w:r w:rsidRPr="00986CBD">
        <w:tab/>
      </w:r>
      <w:r w:rsidR="00E90E49" w:rsidRPr="00986CBD">
        <w:t>Introduction</w:t>
      </w:r>
    </w:p>
    <w:p w14:paraId="1B7D6E7F" w14:textId="30FCD567" w:rsidR="00477768" w:rsidRPr="00986CBD" w:rsidRDefault="00783538" w:rsidP="00CE0424">
      <w:pPr>
        <w:pStyle w:val="BodyText"/>
      </w:pPr>
      <w:r w:rsidRPr="00986CBD">
        <w:t xml:space="preserve">In this paper we discuss various aspects of group scheduling. </w:t>
      </w:r>
      <w:r w:rsidR="007A0611" w:rsidRPr="00986CBD">
        <w:t xml:space="preserve">We address </w:t>
      </w:r>
      <w:r w:rsidR="00DA679E" w:rsidRPr="00986CBD">
        <w:t>an FFS from previous meeting on the multiplexing of logical channels in a MAC PDU</w:t>
      </w:r>
      <w:r w:rsidR="007A0611" w:rsidRPr="00986CBD">
        <w:t xml:space="preserve">. </w:t>
      </w:r>
      <w:r w:rsidR="00D57EAB" w:rsidRPr="00986CBD">
        <w:t>We also summarize the assumptions made on PHY and propose to inform RAN1 about these assumptions.</w:t>
      </w:r>
    </w:p>
    <w:p w14:paraId="3604B788" w14:textId="64862310" w:rsidR="004000E8" w:rsidRPr="00986CBD" w:rsidRDefault="00230D18" w:rsidP="00CE0424">
      <w:pPr>
        <w:pStyle w:val="Heading1"/>
      </w:pPr>
      <w:bookmarkStart w:id="2" w:name="_Ref178064866"/>
      <w:r w:rsidRPr="00986CBD">
        <w:t>2</w:t>
      </w:r>
      <w:r w:rsidRPr="00986CBD">
        <w:tab/>
      </w:r>
      <w:r w:rsidR="004000E8" w:rsidRPr="00986CBD">
        <w:t>Discussion</w:t>
      </w:r>
      <w:bookmarkEnd w:id="2"/>
    </w:p>
    <w:p w14:paraId="35432642" w14:textId="20583848" w:rsidR="00000A78" w:rsidRPr="00986CBD" w:rsidRDefault="00B75A40" w:rsidP="00193BFF">
      <w:pPr>
        <w:pStyle w:val="BodyText"/>
      </w:pPr>
      <w:r w:rsidRPr="00986CBD">
        <w:t xml:space="preserve">The current MAC specification is written implicitly assuming a one-to-one relation between the network MAC Entity and the UE MAC Entity. This one-to-one relation </w:t>
      </w:r>
      <w:r w:rsidR="00000A78" w:rsidRPr="00986CBD">
        <w:t>can be said to be</w:t>
      </w:r>
      <w:r w:rsidR="0007636C" w:rsidRPr="00986CBD">
        <w:t xml:space="preserve"> part of </w:t>
      </w:r>
      <w:r w:rsidR="00000A78" w:rsidRPr="00986CBD">
        <w:t xml:space="preserve">the DRB. </w:t>
      </w:r>
      <w:r w:rsidR="00D950EF" w:rsidRPr="00986CBD">
        <w:t>Analysing the MAC layer in the context of a</w:t>
      </w:r>
      <w:r w:rsidR="00D766DC" w:rsidRPr="00986CBD">
        <w:t xml:space="preserve"> </w:t>
      </w:r>
      <w:r w:rsidR="0007636C" w:rsidRPr="00986CBD">
        <w:t>group scheduled</w:t>
      </w:r>
      <w:r w:rsidR="00D950EF" w:rsidRPr="00986CBD">
        <w:t xml:space="preserve"> MRB </w:t>
      </w:r>
      <w:r w:rsidR="0007636C" w:rsidRPr="00986CBD">
        <w:t xml:space="preserve">with a </w:t>
      </w:r>
      <w:r w:rsidR="00D950EF" w:rsidRPr="00986CBD">
        <w:t xml:space="preserve">one-to-many relation we try to see what parts can be reused and what parts </w:t>
      </w:r>
      <w:r w:rsidR="00661388" w:rsidRPr="00986CBD">
        <w:t>must be updated to support the MRB.</w:t>
      </w:r>
    </w:p>
    <w:p w14:paraId="0CF38133" w14:textId="3584D0ED" w:rsidR="00A55298" w:rsidRPr="00986CBD" w:rsidRDefault="00661388" w:rsidP="00193BFF">
      <w:pPr>
        <w:pStyle w:val="BodyText"/>
      </w:pPr>
      <w:r w:rsidRPr="00986CBD">
        <w:t xml:space="preserve">High-level </w:t>
      </w:r>
      <w:r w:rsidR="001B36E3" w:rsidRPr="00986CBD">
        <w:t xml:space="preserve">MAC functionalities like </w:t>
      </w:r>
      <w:r w:rsidR="00AB255E" w:rsidRPr="00986CBD">
        <w:t>multiplexing</w:t>
      </w:r>
      <w:r w:rsidR="001C76C2" w:rsidRPr="00986CBD">
        <w:t xml:space="preserve">, channel mapping, </w:t>
      </w:r>
      <w:r w:rsidR="00F220C6" w:rsidRPr="00986CBD">
        <w:t xml:space="preserve">priority handling etc, </w:t>
      </w:r>
      <w:r w:rsidR="00D766DC" w:rsidRPr="00986CBD">
        <w:t xml:space="preserve">are </w:t>
      </w:r>
      <w:r w:rsidR="00F220C6" w:rsidRPr="00986CBD">
        <w:t xml:space="preserve">also to be applicable in the context of group scheduling with an MRB. </w:t>
      </w:r>
      <w:r w:rsidR="00C815BD" w:rsidRPr="00986CBD">
        <w:t xml:space="preserve">For example, we think multiplexing of </w:t>
      </w:r>
      <w:r w:rsidR="00B91453" w:rsidRPr="00986CBD">
        <w:t xml:space="preserve">multiple RLC bearers in a single MAC PDU provides useful flexibility. </w:t>
      </w:r>
      <w:r w:rsidR="00BE7E64" w:rsidRPr="00986CBD">
        <w:t xml:space="preserve">Also, having the opportunity to include MAC-related signalling using MAC CEs can also be </w:t>
      </w:r>
      <w:r w:rsidR="00346900" w:rsidRPr="00986CBD">
        <w:t xml:space="preserve">useful. The function of multiplexing is supported by the </w:t>
      </w:r>
      <w:r w:rsidR="00406B35" w:rsidRPr="00986CBD">
        <w:t xml:space="preserve">LCID field in the </w:t>
      </w:r>
      <w:r w:rsidR="00AC2B25" w:rsidRPr="00986CBD">
        <w:t xml:space="preserve">MAC </w:t>
      </w:r>
      <w:r w:rsidR="002A0BBC" w:rsidRPr="00986CBD">
        <w:t xml:space="preserve">subheader. </w:t>
      </w:r>
      <w:r w:rsidR="00E0094D" w:rsidRPr="00986CBD">
        <w:t xml:space="preserve">We have not identified any additional functions </w:t>
      </w:r>
      <w:r w:rsidR="006179F4" w:rsidRPr="00986CBD">
        <w:t xml:space="preserve">necessary for the MRB which would impact the subheader or PDU </w:t>
      </w:r>
      <w:r w:rsidR="00AC2B25" w:rsidRPr="00986CBD">
        <w:t xml:space="preserve">format. Thus, the MRB can </w:t>
      </w:r>
      <w:r w:rsidR="00985618" w:rsidRPr="00986CBD">
        <w:t>reuse the PDU format for DL-SCH</w:t>
      </w:r>
      <w:r w:rsidR="00AA1FB1" w:rsidRPr="00986CBD">
        <w:t>, as described in clause 6.1.2 in TS 38.321.</w:t>
      </w:r>
    </w:p>
    <w:p w14:paraId="4720DBB9" w14:textId="79889817" w:rsidR="00A5211D" w:rsidRPr="00986CBD" w:rsidRDefault="00A5211D" w:rsidP="00A5211D">
      <w:pPr>
        <w:pStyle w:val="Proposal"/>
      </w:pPr>
      <w:bookmarkStart w:id="3" w:name="_Toc61524949"/>
      <w:r w:rsidRPr="00986CBD">
        <w:t>The MAC PDU format and corresponding subheaders for the MRB are the same as for DL-SCH.</w:t>
      </w:r>
      <w:bookmarkEnd w:id="3"/>
    </w:p>
    <w:p w14:paraId="6B4D92E1" w14:textId="4AF0D4C9" w:rsidR="00AA1FB1" w:rsidRPr="00986CBD" w:rsidRDefault="00EF6096" w:rsidP="00193BFF">
      <w:pPr>
        <w:pStyle w:val="BodyText"/>
      </w:pPr>
      <w:r w:rsidRPr="00986CBD">
        <w:t>Support for the eLCID is optional for UEs. We think it is not necessary to mandate this functionalit</w:t>
      </w:r>
      <w:r w:rsidR="004B6043" w:rsidRPr="00986CBD">
        <w:t xml:space="preserve">y for all UEs supporting MBS. Should the network </w:t>
      </w:r>
      <w:r w:rsidR="00043767" w:rsidRPr="00986CBD">
        <w:t>want to make use of this field</w:t>
      </w:r>
      <w:r w:rsidR="00056C35" w:rsidRPr="00986CBD">
        <w:t>,</w:t>
      </w:r>
      <w:r w:rsidR="00043767" w:rsidRPr="00986CBD">
        <w:t xml:space="preserve"> and </w:t>
      </w:r>
      <w:r w:rsidR="00056C35" w:rsidRPr="00986CBD">
        <w:t xml:space="preserve">its </w:t>
      </w:r>
      <w:r w:rsidR="00043767" w:rsidRPr="00986CBD">
        <w:t xml:space="preserve">corresponding subheader format, </w:t>
      </w:r>
      <w:r w:rsidR="00056C35" w:rsidRPr="00986CBD">
        <w:t>the network</w:t>
      </w:r>
      <w:r w:rsidR="00043767" w:rsidRPr="00986CBD">
        <w:t xml:space="preserve"> has to ensure all intended UEs can support it. </w:t>
      </w:r>
      <w:r w:rsidR="00FF195D" w:rsidRPr="00986CBD">
        <w:t xml:space="preserve">On the other hand, </w:t>
      </w:r>
      <w:r w:rsidR="005D59EC" w:rsidRPr="00986CBD">
        <w:t>RAN2 could come back to this issue later in the work.</w:t>
      </w:r>
      <w:r w:rsidR="00DC512E" w:rsidRPr="00986CBD">
        <w:t xml:space="preserve"> It is important to </w:t>
      </w:r>
      <w:r w:rsidR="00F5335E" w:rsidRPr="00986CBD">
        <w:t>think about how the UEs should handle MAC PDUs with unknown fields.</w:t>
      </w:r>
    </w:p>
    <w:p w14:paraId="172A4160" w14:textId="0FC85C86" w:rsidR="005D59EC" w:rsidRPr="00986CBD" w:rsidRDefault="005D59EC" w:rsidP="005D59EC">
      <w:pPr>
        <w:pStyle w:val="Proposal"/>
      </w:pPr>
      <w:bookmarkStart w:id="4" w:name="_Toc61524950"/>
      <w:r w:rsidRPr="00986CBD">
        <w:t xml:space="preserve">RAN2 to address the issue of </w:t>
      </w:r>
      <w:r w:rsidR="00AA6B93" w:rsidRPr="00986CBD">
        <w:t xml:space="preserve">conditional or </w:t>
      </w:r>
      <w:r w:rsidRPr="00986CBD">
        <w:t xml:space="preserve">mandatory support for </w:t>
      </w:r>
      <w:r w:rsidR="00F022A2" w:rsidRPr="00986CBD">
        <w:t xml:space="preserve">eLCID for </w:t>
      </w:r>
      <w:r w:rsidR="00AA6B93" w:rsidRPr="00986CBD">
        <w:t xml:space="preserve">UEs supporting </w:t>
      </w:r>
      <w:r w:rsidR="00F022A2" w:rsidRPr="00986CBD">
        <w:t>MBS.</w:t>
      </w:r>
      <w:bookmarkEnd w:id="4"/>
    </w:p>
    <w:p w14:paraId="6B758FFF" w14:textId="44DA5646" w:rsidR="006B39FF" w:rsidRPr="00986CBD" w:rsidRDefault="006B39FF" w:rsidP="006B39FF">
      <w:pPr>
        <w:pStyle w:val="Heading2"/>
      </w:pPr>
      <w:r w:rsidRPr="00986CBD">
        <w:t>2.</w:t>
      </w:r>
      <w:r w:rsidR="001265B7" w:rsidRPr="00986CBD">
        <w:t>1</w:t>
      </w:r>
      <w:r w:rsidRPr="00986CBD">
        <w:tab/>
        <w:t>Channel mapping</w:t>
      </w:r>
    </w:p>
    <w:p w14:paraId="06FF887A" w14:textId="3FF314E6" w:rsidR="0028035D" w:rsidRPr="00986CBD" w:rsidRDefault="00F022A2" w:rsidP="00193BFF">
      <w:pPr>
        <w:pStyle w:val="BodyText"/>
      </w:pPr>
      <w:r w:rsidRPr="00986CBD">
        <w:t xml:space="preserve">LTE MAC has a separate transport channel (MCH) </w:t>
      </w:r>
      <w:r w:rsidR="00BB5B9A" w:rsidRPr="00986CBD">
        <w:t>for multicast traffic. The two logical channels MCCH and MTCH both map to this transport channel.</w:t>
      </w:r>
      <w:r w:rsidR="00B63C41" w:rsidRPr="00986CBD">
        <w:t xml:space="preserve"> </w:t>
      </w:r>
      <w:r w:rsidR="0028035D" w:rsidRPr="00986CBD">
        <w:t xml:space="preserve">In LTE, each transport channel </w:t>
      </w:r>
      <w:r w:rsidR="00584F39" w:rsidRPr="00986CBD">
        <w:t>has a separate LCID space</w:t>
      </w:r>
      <w:r w:rsidR="00494984" w:rsidRPr="00986CBD">
        <w:t xml:space="preserve">. For NR MBS we think </w:t>
      </w:r>
      <w:r w:rsidR="005D0DA5" w:rsidRPr="00986CBD">
        <w:t xml:space="preserve">there is no need for a separate transport channel, and instead DL-SCH can be used also for multicast traffic. </w:t>
      </w:r>
      <w:r w:rsidR="002F5D30" w:rsidRPr="00986CBD">
        <w:t xml:space="preserve">In fact, for soft combining across </w:t>
      </w:r>
      <w:r w:rsidR="00537EEF" w:rsidRPr="00986CBD">
        <w:t>PTM and PTP leg</w:t>
      </w:r>
      <w:r w:rsidR="005B0C00" w:rsidRPr="00986CBD">
        <w:t xml:space="preserve"> to work</w:t>
      </w:r>
      <w:r w:rsidR="00537EEF" w:rsidRPr="00986CBD">
        <w:t xml:space="preserve">, the </w:t>
      </w:r>
      <w:r w:rsidR="005B0C00" w:rsidRPr="00986CBD">
        <w:t>LCID of the PDU must be the  same, and thus it is reasonable to also have the same LCID space for PTM and PTP</w:t>
      </w:r>
      <w:r w:rsidR="0075563F" w:rsidRPr="00986CBD">
        <w:t xml:space="preserve"> and map all multicast traffic to DL-SCH</w:t>
      </w:r>
      <w:r w:rsidR="004F010B" w:rsidRPr="00986CBD">
        <w:t>.</w:t>
      </w:r>
    </w:p>
    <w:p w14:paraId="04DAAFFE" w14:textId="63A6ABE5" w:rsidR="004F010B" w:rsidRPr="00986CBD" w:rsidRDefault="004F010B" w:rsidP="004F010B">
      <w:pPr>
        <w:pStyle w:val="Proposal"/>
      </w:pPr>
      <w:bookmarkStart w:id="5" w:name="_Toc61524951"/>
      <w:r w:rsidRPr="00986CBD">
        <w:t xml:space="preserve">Multicast traffic </w:t>
      </w:r>
      <w:r w:rsidR="00B25FB8" w:rsidRPr="00986CBD">
        <w:t>channel (tentative name "M-</w:t>
      </w:r>
      <w:r w:rsidR="00EC3319" w:rsidRPr="00986CBD">
        <w:t>MTCH")</w:t>
      </w:r>
      <w:r w:rsidR="00B25FB8" w:rsidRPr="00986CBD">
        <w:t xml:space="preserve"> </w:t>
      </w:r>
      <w:r w:rsidRPr="00986CBD">
        <w:t>is mapped to the transport channel DL-SCH.</w:t>
      </w:r>
      <w:bookmarkEnd w:id="5"/>
    </w:p>
    <w:p w14:paraId="37F0B566" w14:textId="2A0FBF90" w:rsidR="00F26050" w:rsidRPr="00986CBD" w:rsidRDefault="00BC26EF" w:rsidP="002A2554">
      <w:pPr>
        <w:pStyle w:val="BodyText"/>
      </w:pPr>
      <w:r w:rsidRPr="00986CBD">
        <w:lastRenderedPageBreak/>
        <w:t>We think it is not yet clear to introduce a multicast control channel (</w:t>
      </w:r>
      <w:r w:rsidR="00743BE4" w:rsidRPr="00986CBD">
        <w:t xml:space="preserve">e.g. </w:t>
      </w:r>
      <w:r w:rsidRPr="00986CBD">
        <w:t>"M-MCCH")</w:t>
      </w:r>
      <w:r w:rsidR="00556FD3" w:rsidRPr="00986CBD">
        <w:t xml:space="preserve">, but should one be introduced, we think it could also be mapped to DL-SCH. </w:t>
      </w:r>
      <w:r w:rsidR="00EC3319" w:rsidRPr="00986CBD">
        <w:t xml:space="preserve">Although broadcast is out of scope for this paper, if there is </w:t>
      </w:r>
      <w:r w:rsidR="00B1506F" w:rsidRPr="00986CBD">
        <w:t>a need for a separate traffic channel (</w:t>
      </w:r>
      <w:r w:rsidR="00743BE4" w:rsidRPr="00986CBD">
        <w:t xml:space="preserve">e.g. </w:t>
      </w:r>
      <w:r w:rsidR="00B1506F" w:rsidRPr="00986CBD">
        <w:t>"B-MTCH") it could also be mapped to DL-SCH.</w:t>
      </w:r>
      <w:r w:rsidR="00670472" w:rsidRPr="00986CBD">
        <w:t xml:space="preserve"> It should be noted that channel mapping is not impacted by RRC state.</w:t>
      </w:r>
    </w:p>
    <w:p w14:paraId="286BE099" w14:textId="1CC3AFAC" w:rsidR="00F26050" w:rsidRPr="00986CBD" w:rsidRDefault="00BE2F0B" w:rsidP="00F26050">
      <w:pPr>
        <w:jc w:val="center"/>
      </w:pPr>
      <w:r w:rsidRPr="00986CBD">
        <w:rPr>
          <w:noProof/>
        </w:rPr>
        <w:drawing>
          <wp:inline distT="0" distB="0" distL="0" distR="0" wp14:anchorId="58E9A517" wp14:editId="45F80CA9">
            <wp:extent cx="3643952" cy="2571886"/>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61492" cy="2584265"/>
                    </a:xfrm>
                    <a:prstGeom prst="rect">
                      <a:avLst/>
                    </a:prstGeom>
                    <a:noFill/>
                  </pic:spPr>
                </pic:pic>
              </a:graphicData>
            </a:graphic>
          </wp:inline>
        </w:drawing>
      </w:r>
    </w:p>
    <w:p w14:paraId="4D941F8E" w14:textId="32EF3B5E" w:rsidR="00F26050" w:rsidRPr="00986CBD" w:rsidRDefault="00F26050" w:rsidP="00F26050">
      <w:pPr>
        <w:pStyle w:val="TF"/>
        <w:rPr>
          <w:lang w:val="en-US"/>
        </w:rPr>
      </w:pPr>
      <w:r w:rsidRPr="00986CBD">
        <w:t xml:space="preserve">Figure </w:t>
      </w:r>
      <w:r w:rsidR="002A2554" w:rsidRPr="00986CBD">
        <w:rPr>
          <w:lang w:val="en-US"/>
        </w:rPr>
        <w:t>2</w:t>
      </w:r>
      <w:r w:rsidRPr="00986CBD">
        <w:t xml:space="preserve"> – </w:t>
      </w:r>
      <w:r w:rsidR="002A2554" w:rsidRPr="00986CBD">
        <w:rPr>
          <w:lang w:val="en-US"/>
        </w:rPr>
        <w:t>Proposed channel mapping for MBS.</w:t>
      </w:r>
    </w:p>
    <w:p w14:paraId="1DCB669B" w14:textId="41D4C369" w:rsidR="001E06D8" w:rsidRPr="00986CBD" w:rsidRDefault="001E06D8" w:rsidP="001E06D8">
      <w:pPr>
        <w:pStyle w:val="Heading2"/>
      </w:pPr>
      <w:r w:rsidRPr="00986CBD">
        <w:t>2.</w:t>
      </w:r>
      <w:r w:rsidR="001265B7" w:rsidRPr="00986CBD">
        <w:t>2</w:t>
      </w:r>
      <w:r w:rsidRPr="00986CBD">
        <w:tab/>
        <w:t>FFS on multiplexing of logical channels</w:t>
      </w:r>
    </w:p>
    <w:p w14:paraId="044AF950" w14:textId="5BE10CDF" w:rsidR="005476B7" w:rsidRPr="00986CBD" w:rsidRDefault="005476B7" w:rsidP="001E06D8">
      <w:pPr>
        <w:pStyle w:val="BodyText"/>
      </w:pPr>
      <w:r w:rsidRPr="00986CBD">
        <w:t>At RAN2#112 the topic of logical channel multiplexing/demultiplexing was discussed, resulting in the following FFS:</w:t>
      </w:r>
    </w:p>
    <w:p w14:paraId="16915DA5" w14:textId="3B714A76" w:rsidR="005476B7" w:rsidRPr="00986CBD" w:rsidRDefault="005476B7" w:rsidP="005476B7">
      <w:pPr>
        <w:pStyle w:val="Agreement"/>
      </w:pPr>
      <w:r w:rsidRPr="00986CBD">
        <w:t>FFS for PTM if multiplexing/de-multiplexing of different logical channels are to be supported in MAC for NR MBS.</w:t>
      </w:r>
    </w:p>
    <w:p w14:paraId="63B7A066" w14:textId="77777777" w:rsidR="005476B7" w:rsidRPr="00986CBD" w:rsidRDefault="005476B7" w:rsidP="001E06D8">
      <w:pPr>
        <w:pStyle w:val="BodyText"/>
      </w:pPr>
    </w:p>
    <w:p w14:paraId="296344E1" w14:textId="77777777" w:rsidR="001E06D8" w:rsidRPr="00986CBD" w:rsidRDefault="001E06D8" w:rsidP="001E06D8">
      <w:pPr>
        <w:pStyle w:val="BodyText"/>
      </w:pPr>
      <w:r w:rsidRPr="00986CBD">
        <w:t>We can split this FFS in two sub-problems:</w:t>
      </w:r>
    </w:p>
    <w:p w14:paraId="60563132" w14:textId="22B0D4CB" w:rsidR="001E06D8" w:rsidRPr="00986CBD" w:rsidRDefault="001E06D8" w:rsidP="001E06D8">
      <w:pPr>
        <w:pStyle w:val="BodyText"/>
        <w:numPr>
          <w:ilvl w:val="0"/>
          <w:numId w:val="24"/>
        </w:numPr>
      </w:pPr>
      <w:r w:rsidRPr="00986CBD">
        <w:t xml:space="preserve">Multiplexing of multiple MRBs in one MAC PDU </w:t>
      </w:r>
      <w:r w:rsidR="00334AD2" w:rsidRPr="00986CBD">
        <w:t>using G-RNTI</w:t>
      </w:r>
    </w:p>
    <w:p w14:paraId="65AA339D" w14:textId="33FEDA03" w:rsidR="001E06D8" w:rsidRPr="00986CBD" w:rsidRDefault="001E06D8" w:rsidP="001E06D8">
      <w:pPr>
        <w:pStyle w:val="BodyText"/>
        <w:numPr>
          <w:ilvl w:val="0"/>
          <w:numId w:val="24"/>
        </w:numPr>
      </w:pPr>
      <w:r w:rsidRPr="00986CBD">
        <w:t xml:space="preserve">Multiplexing of MRBs and DRBs in one MAC PDU </w:t>
      </w:r>
      <w:r w:rsidR="00334AD2" w:rsidRPr="00986CBD">
        <w:t>using C-RNTI</w:t>
      </w:r>
    </w:p>
    <w:p w14:paraId="4D8AEFD1" w14:textId="0343E34C" w:rsidR="001E06D8" w:rsidRPr="00986CBD" w:rsidRDefault="001E06D8" w:rsidP="001E06D8">
      <w:pPr>
        <w:pStyle w:val="BodyText"/>
      </w:pPr>
      <w:r w:rsidRPr="00986CBD">
        <w:t xml:space="preserve">We think multiplexing of multiple MRBs in one MAC PDU </w:t>
      </w:r>
      <w:r w:rsidR="00A6567E" w:rsidRPr="00986CBD">
        <w:t>using G-RNTI</w:t>
      </w:r>
      <w:r w:rsidRPr="00986CBD">
        <w:t xml:space="preserve"> can be useful. At least, we see no big gain in removing this feature from how MAC is defined today. If this feature is removed, there has to be a one-to-one mapping between G-RNTI and MRB</w:t>
      </w:r>
      <w:r w:rsidR="00815E8C" w:rsidRPr="00986CBD">
        <w:t xml:space="preserve"> for the demultiplexing to work</w:t>
      </w:r>
      <w:r w:rsidRPr="00986CBD">
        <w:t>. Thus, if a UE should receive multiple MRBs, it has to have multiple G-RNTIs. We think this is not a feasible design</w:t>
      </w:r>
      <w:r w:rsidR="00815E8C" w:rsidRPr="00986CBD">
        <w:t xml:space="preserve"> as it increases scheduling complexity</w:t>
      </w:r>
      <w:r w:rsidRPr="00986CBD">
        <w:t>. It is better to retain the multiplexing also fo</w:t>
      </w:r>
      <w:r w:rsidR="00AB2B2F" w:rsidRPr="00986CBD">
        <w:t>r MAC PDUs using G-RNTI</w:t>
      </w:r>
      <w:r w:rsidRPr="00986CBD">
        <w:t xml:space="preserve">. </w:t>
      </w:r>
    </w:p>
    <w:p w14:paraId="661F0056" w14:textId="69152797" w:rsidR="001E06D8" w:rsidRPr="00986CBD" w:rsidRDefault="001E06D8" w:rsidP="001E06D8">
      <w:pPr>
        <w:pStyle w:val="BodyText"/>
      </w:pPr>
      <w:r w:rsidRPr="00986CBD">
        <w:t xml:space="preserve">Related to the second problem we explained above that both </w:t>
      </w:r>
      <w:r w:rsidR="00C872DB" w:rsidRPr="00986CBD">
        <w:t xml:space="preserve">M-MTCH (the MRBs) and the DTCH (the DRBs) are mapped to DL-SCH. Correspondingly they share </w:t>
      </w:r>
      <w:r w:rsidR="00A257A4" w:rsidRPr="00986CBD">
        <w:t>LCID spac</w:t>
      </w:r>
      <w:r w:rsidR="00692573" w:rsidRPr="00986CBD">
        <w:t xml:space="preserve">e, implying they have unique LCIDs for the de-multiplexing to work in the UE. As all the components to support </w:t>
      </w:r>
      <w:r w:rsidR="000F0B2B" w:rsidRPr="00986CBD">
        <w:t xml:space="preserve">multiplexing </w:t>
      </w:r>
      <w:r w:rsidR="00A6567E" w:rsidRPr="00986CBD">
        <w:t>of</w:t>
      </w:r>
      <w:r w:rsidR="000F0B2B" w:rsidRPr="00986CBD">
        <w:t xml:space="preserve"> MRBs and DRBs on </w:t>
      </w:r>
      <w:r w:rsidR="00092285" w:rsidRPr="00986CBD">
        <w:t>MAC PDUs using C-RNTI</w:t>
      </w:r>
      <w:r w:rsidR="000F0B2B" w:rsidRPr="00986CBD">
        <w:t xml:space="preserve"> and since multiplexing of LCHs are </w:t>
      </w:r>
      <w:r w:rsidR="005D233B" w:rsidRPr="00986CBD">
        <w:t xml:space="preserve">freely supported in legacy unicast, we see no reason not to support it here. </w:t>
      </w:r>
      <w:r w:rsidR="00B2636E" w:rsidRPr="00986CBD">
        <w:t xml:space="preserve">This is different compared to SC-PTM which does not allow for multiplexing of </w:t>
      </w:r>
      <w:r w:rsidR="009874A0" w:rsidRPr="00986CBD">
        <w:t xml:space="preserve">SC-MTCH and other logical channels in the same MAC PDU. </w:t>
      </w:r>
      <w:r w:rsidR="002C3AE4" w:rsidRPr="00986CBD">
        <w:t>In a sense, even though SC-MTCH is mapped to DL-SCH</w:t>
      </w:r>
      <w:r w:rsidR="00866639" w:rsidRPr="00986CBD">
        <w:t xml:space="preserve"> this restriction in multiplexi</w:t>
      </w:r>
      <w:r w:rsidR="00C46668" w:rsidRPr="00986CBD">
        <w:t>ng can be interpreted as</w:t>
      </w:r>
      <w:r w:rsidR="00D45B5B" w:rsidRPr="00986CBD">
        <w:t xml:space="preserve"> SC-MTCH in reality is mapped to a</w:t>
      </w:r>
      <w:r w:rsidR="00434995" w:rsidRPr="00986CBD">
        <w:t xml:space="preserve"> DL-SCH of its own. </w:t>
      </w:r>
    </w:p>
    <w:p w14:paraId="5A43F878" w14:textId="4869DFD0" w:rsidR="001E06D8" w:rsidRPr="00986CBD" w:rsidRDefault="008D1E08" w:rsidP="003D6FB4">
      <w:pPr>
        <w:pStyle w:val="Proposal"/>
      </w:pPr>
      <w:bookmarkStart w:id="6" w:name="_Toc61524952"/>
      <w:r w:rsidRPr="00986CBD">
        <w:t xml:space="preserve">Multiplexing of multiple MRBs in one MAC PDU </w:t>
      </w:r>
      <w:r w:rsidR="003D6FB4" w:rsidRPr="00986CBD">
        <w:t>using G-RNTI</w:t>
      </w:r>
      <w:r w:rsidRPr="00986CBD">
        <w:t xml:space="preserve"> is supported.</w:t>
      </w:r>
      <w:bookmarkEnd w:id="6"/>
    </w:p>
    <w:p w14:paraId="1EE55874" w14:textId="5AE324EF" w:rsidR="008D1E08" w:rsidRPr="00986CBD" w:rsidRDefault="00F46F3E" w:rsidP="003D6FB4">
      <w:pPr>
        <w:pStyle w:val="Proposal"/>
      </w:pPr>
      <w:bookmarkStart w:id="7" w:name="_Toc61524953"/>
      <w:r w:rsidRPr="00986CBD">
        <w:t xml:space="preserve">Multiplexing of MRBs and </w:t>
      </w:r>
      <w:r w:rsidR="006333BA" w:rsidRPr="00986CBD">
        <w:t>DRB</w:t>
      </w:r>
      <w:r w:rsidRPr="00986CBD">
        <w:t xml:space="preserve">s in one MAC PDU </w:t>
      </w:r>
      <w:r w:rsidR="003D6FB4" w:rsidRPr="00986CBD">
        <w:t>using C-RNTI</w:t>
      </w:r>
      <w:r w:rsidRPr="00986CBD">
        <w:t xml:space="preserve"> is supported.</w:t>
      </w:r>
      <w:bookmarkEnd w:id="7"/>
    </w:p>
    <w:p w14:paraId="75CA994A" w14:textId="5C562A89" w:rsidR="007B323E" w:rsidRPr="00986CBD" w:rsidRDefault="007B323E" w:rsidP="007B323E">
      <w:pPr>
        <w:pStyle w:val="Heading2"/>
      </w:pPr>
      <w:r w:rsidRPr="00986CBD">
        <w:t>2.3</w:t>
      </w:r>
      <w:r w:rsidRPr="00986CBD">
        <w:tab/>
        <w:t>Mapping between MBS sessions and G-RNTI</w:t>
      </w:r>
    </w:p>
    <w:p w14:paraId="570CDB6F" w14:textId="6B6051E6" w:rsidR="005476B7" w:rsidRPr="00986CBD" w:rsidRDefault="005476B7" w:rsidP="005476B7">
      <w:pPr>
        <w:pStyle w:val="BodyText"/>
      </w:pPr>
      <w:r w:rsidRPr="00986CBD">
        <w:t>Mapping between MBS session and G-RNTI is also an open question. As we prefer the network to flexibly decide the multipl</w:t>
      </w:r>
      <w:r w:rsidR="007B323E" w:rsidRPr="00986CBD">
        <w:t>e</w:t>
      </w:r>
      <w:r w:rsidRPr="00986CBD">
        <w:t xml:space="preserve">xing of MRBs </w:t>
      </w:r>
      <w:r w:rsidR="007B323E" w:rsidRPr="00986CBD">
        <w:t xml:space="preserve">in a MAC PDU, we think there is no need to mandate a 1:1 mapping between G-RNTI and MBS session. A 1:1 mapping benefits the power consumption in the UE as it ensures the UE does </w:t>
      </w:r>
      <w:r w:rsidR="007B323E" w:rsidRPr="00986CBD">
        <w:lastRenderedPageBreak/>
        <w:t>not need to receive and decode MBS sessions it is not part of. On the other hand, it can create a very tricky scheduling problem for the network as some UEs will be configured with few G-RNTIs and some will be configured with many G-RNTIs. Managing all the restrictions while keeping delay short and efficiency high will be difficult for the network. The simplest view from the network complexity perspective would probably be to only have one G-RNTI and MRB per cell, which is the other extreme of the spectrum. We do not think there is a need for the specification to have any restriction in either direction, instead the best configuration can be decided by the network at runtime which leads to the following proposals:</w:t>
      </w:r>
    </w:p>
    <w:p w14:paraId="1CCA9690" w14:textId="6517CE1D" w:rsidR="007B323E" w:rsidRPr="00986CBD" w:rsidRDefault="007B323E" w:rsidP="007B323E">
      <w:pPr>
        <w:pStyle w:val="Proposal"/>
      </w:pPr>
      <w:bookmarkStart w:id="8" w:name="_Toc61524954"/>
      <w:r w:rsidRPr="00986CBD">
        <w:t>The UE can be configured with one or multiple G-RNTIs.</w:t>
      </w:r>
      <w:bookmarkEnd w:id="8"/>
    </w:p>
    <w:p w14:paraId="762F004F" w14:textId="62AE187A" w:rsidR="007B323E" w:rsidRPr="00986CBD" w:rsidRDefault="00106957" w:rsidP="007B323E">
      <w:pPr>
        <w:pStyle w:val="Proposal"/>
      </w:pPr>
      <w:bookmarkStart w:id="9" w:name="_Toc61524955"/>
      <w:r w:rsidRPr="00986CBD">
        <w:t xml:space="preserve">A G-RNTI </w:t>
      </w:r>
      <w:r w:rsidR="00FD0E9D" w:rsidRPr="00986CBD">
        <w:t>can map to 1 or several MBS sessions</w:t>
      </w:r>
      <w:r w:rsidR="007B323E" w:rsidRPr="00986CBD">
        <w:t>.</w:t>
      </w:r>
      <w:bookmarkEnd w:id="9"/>
    </w:p>
    <w:p w14:paraId="1C6503D1" w14:textId="71643FF3" w:rsidR="001E604A" w:rsidRPr="00986CBD" w:rsidRDefault="001E604A" w:rsidP="001E604A">
      <w:pPr>
        <w:pStyle w:val="BodyText"/>
      </w:pPr>
      <w:r w:rsidRPr="00986CBD">
        <w:t xml:space="preserve">It should be noted that the above discussion assumes that a UE can </w:t>
      </w:r>
      <w:r w:rsidR="00B163D2" w:rsidRPr="00986CBD">
        <w:t>be part of mo</w:t>
      </w:r>
      <w:r w:rsidR="002C456E" w:rsidRPr="00986CBD">
        <w:t>re than one active MBS session at any point in time, that gNBs can transmit more than one MBS session at the time,</w:t>
      </w:r>
      <w:r w:rsidR="00AD2EAA" w:rsidRPr="00986CBD">
        <w:t xml:space="preserve"> and that a UE can receive </w:t>
      </w:r>
      <w:r w:rsidR="00B2214C" w:rsidRPr="00986CBD">
        <w:t xml:space="preserve">more than one MBS session at the time. </w:t>
      </w:r>
      <w:r w:rsidR="00FB191F" w:rsidRPr="00986CBD">
        <w:t xml:space="preserve">RAN2 should discuss and confirm any restrictions to the number of MBS sessions a UE can join and receive simultaneously and correspondingly </w:t>
      </w:r>
      <w:r w:rsidR="009E52F7" w:rsidRPr="00986CBD">
        <w:t xml:space="preserve">the number of MBS sessions the gNB can </w:t>
      </w:r>
      <w:r w:rsidR="009153E8" w:rsidRPr="00986CBD">
        <w:t>simultaneously serve.</w:t>
      </w:r>
    </w:p>
    <w:p w14:paraId="5E09EDCA" w14:textId="5F0BA26C" w:rsidR="009153E8" w:rsidRPr="00986CBD" w:rsidRDefault="009153E8" w:rsidP="009153E8">
      <w:pPr>
        <w:pStyle w:val="Proposal"/>
      </w:pPr>
      <w:bookmarkStart w:id="10" w:name="_Toc61524956"/>
      <w:r w:rsidRPr="00986CBD">
        <w:t xml:space="preserve">RAN2 to </w:t>
      </w:r>
      <w:r w:rsidR="00E0538D" w:rsidRPr="00986CBD">
        <w:t>discuss and confirm any restrictions to the number of MBS sessions a UE can join and simultaneously receive and correspondingly the number of MBS sessions the gNB can simultaneously serve</w:t>
      </w:r>
      <w:r w:rsidR="002C169C" w:rsidRPr="00986CBD">
        <w:t>.</w:t>
      </w:r>
      <w:bookmarkEnd w:id="10"/>
    </w:p>
    <w:p w14:paraId="51D0B03C" w14:textId="570EFBF8" w:rsidR="00F67477" w:rsidRPr="00986CBD" w:rsidRDefault="00F67477" w:rsidP="00F67477">
      <w:pPr>
        <w:pStyle w:val="Heading2"/>
      </w:pPr>
      <w:r w:rsidRPr="00986CBD">
        <w:t>2.4</w:t>
      </w:r>
      <w:r w:rsidRPr="00986CBD">
        <w:tab/>
      </w:r>
      <w:r w:rsidR="00F44194" w:rsidRPr="00986CBD">
        <w:t xml:space="preserve">Support for </w:t>
      </w:r>
      <w:r w:rsidRPr="00986CBD">
        <w:t>DRX</w:t>
      </w:r>
      <w:r w:rsidR="00F44194" w:rsidRPr="00986CBD">
        <w:t xml:space="preserve"> on G-RNTI</w:t>
      </w:r>
    </w:p>
    <w:p w14:paraId="5EDDC338" w14:textId="44B34CF0" w:rsidR="00F67477" w:rsidRPr="00986CBD" w:rsidRDefault="00F67477" w:rsidP="00F67477">
      <w:pPr>
        <w:pStyle w:val="BodyText"/>
      </w:pPr>
      <w:r w:rsidRPr="00986CBD">
        <w:t>DRX is a key feature for power saving in the UE. It allows the UE to stop monitoring PDCCH during periods of time</w:t>
      </w:r>
      <w:r w:rsidR="00067A82" w:rsidRPr="00986CBD">
        <w:t xml:space="preserve"> when there is no data activity</w:t>
      </w:r>
      <w:r w:rsidRPr="00986CBD">
        <w:t xml:space="preserve">, thereby saving power. </w:t>
      </w:r>
      <w:r w:rsidR="009D6F14" w:rsidRPr="00986CBD">
        <w:t xml:space="preserve">The DRX function consists of two parts. The static part consists of </w:t>
      </w:r>
      <w:r w:rsidRPr="00986CBD">
        <w:t xml:space="preserve">known durations the UE will monitor PDCCH in order for the network to schedule it. </w:t>
      </w:r>
      <w:r w:rsidR="009D6F14" w:rsidRPr="00986CBD">
        <w:t>On top of this a dynamic part is added which adapts the UE's monitoring of PDCCH depending on the traffic.</w:t>
      </w:r>
      <w:r w:rsidR="00F44194" w:rsidRPr="00986CBD">
        <w:t xml:space="preserve"> As DRX is a fundamental component to save UE power, it should also be supported for monitoring of the G-RNTI.</w:t>
      </w:r>
    </w:p>
    <w:p w14:paraId="217AD52F" w14:textId="2D9B6130" w:rsidR="00F44194" w:rsidRPr="00986CBD" w:rsidRDefault="00F44194" w:rsidP="00F44194">
      <w:pPr>
        <w:pStyle w:val="Proposal"/>
      </w:pPr>
      <w:bookmarkStart w:id="11" w:name="_Toc61524957"/>
      <w:r w:rsidRPr="00986CBD">
        <w:t xml:space="preserve">DRX </w:t>
      </w:r>
      <w:r w:rsidR="00E94504" w:rsidRPr="00986CBD">
        <w:t>is supported for</w:t>
      </w:r>
      <w:r w:rsidRPr="00986CBD">
        <w:t xml:space="preserve"> monitoring of G-RNTI on PDCCH.</w:t>
      </w:r>
      <w:bookmarkEnd w:id="11"/>
    </w:p>
    <w:p w14:paraId="09955446" w14:textId="27ABFAB6" w:rsidR="00F67477" w:rsidRPr="00986CBD" w:rsidRDefault="00F67477" w:rsidP="00F67477">
      <w:pPr>
        <w:pStyle w:val="BodyText"/>
      </w:pPr>
      <w:r w:rsidRPr="00986CBD">
        <w:t xml:space="preserve">In LTE there is one DRX operation for unicast traffic and one DRX operation for </w:t>
      </w:r>
      <w:r w:rsidR="00B9466A" w:rsidRPr="00986CBD">
        <w:t xml:space="preserve">each </w:t>
      </w:r>
      <w:r w:rsidR="00E20C89" w:rsidRPr="00986CBD">
        <w:t>G-RNTI/</w:t>
      </w:r>
      <w:r w:rsidR="00B9466A" w:rsidRPr="00986CBD">
        <w:t>SC-MTCH</w:t>
      </w:r>
      <w:r w:rsidRPr="00986CBD">
        <w:t xml:space="preserve">. </w:t>
      </w:r>
      <w:r w:rsidR="003178E8" w:rsidRPr="00986CBD">
        <w:t xml:space="preserve">There is a difference in the unicast DRX operation and the SC-PTM DRX operation in that the latter applies both for RRC_IDLE and RRC_CONNECTED and the latter </w:t>
      </w:r>
      <w:r w:rsidR="00177313" w:rsidRPr="00986CBD">
        <w:t>lacks DRX short cycle functionality and functionality related to HARQ timers</w:t>
      </w:r>
      <w:r w:rsidR="000A21A2" w:rsidRPr="00986CBD">
        <w:t xml:space="preserve"> and retransmission timers</w:t>
      </w:r>
      <w:r w:rsidR="00177313" w:rsidRPr="00986CBD">
        <w:t>.</w:t>
      </w:r>
      <w:r w:rsidR="009D6F14" w:rsidRPr="00986CBD">
        <w:t xml:space="preserve"> </w:t>
      </w:r>
      <w:r w:rsidR="0055370D" w:rsidRPr="00986CBD">
        <w:t>SC-PTM was designed for services with predictable characteristics (inter-arrival time, packet sizes etc) so this simplification compared to unicast DRX operation was justified.</w:t>
      </w:r>
      <w:r w:rsidR="009D6F14" w:rsidRPr="00986CBD">
        <w:t xml:space="preserve"> The UE simply receives the transmissions and there is no HARQ feedback for example. </w:t>
      </w:r>
    </w:p>
    <w:p w14:paraId="01D5F83D" w14:textId="69285ED5" w:rsidR="00B56B5E" w:rsidRPr="00986CBD" w:rsidRDefault="00A426F2" w:rsidP="00F67477">
      <w:pPr>
        <w:pStyle w:val="BodyText"/>
      </w:pPr>
      <w:r w:rsidRPr="00986CBD">
        <w:t>The first question for DRX support for NR MBS should be if the existing DRX operation is sufficient or if there is need to introduce another DRX operation for monitoring of the G-RNTI(s). NR MBS will have some support for HARQ, so it is not possible to copy the LTE SC-PTM solution</w:t>
      </w:r>
      <w:r w:rsidR="00CB57E5" w:rsidRPr="00986CBD">
        <w:t>.</w:t>
      </w:r>
      <w:r w:rsidR="00994DA6" w:rsidRPr="00986CBD">
        <w:t xml:space="preserve"> If the UE can only be configured with a single </w:t>
      </w:r>
      <w:r w:rsidR="005F297F" w:rsidRPr="00986CBD">
        <w:t xml:space="preserve">DRX configuration, then the on duration for all UEs interested configured with an MRB have to be aligned. This is not wanted behaviour as the corresponding DRBs of the UEs have to be handled during the same duration. Thus having DRX configurations specifically for MRBs is appropriate. </w:t>
      </w:r>
    </w:p>
    <w:p w14:paraId="50C24A4A" w14:textId="3751DC4E" w:rsidR="004410B9" w:rsidRPr="00986CBD" w:rsidRDefault="004410B9" w:rsidP="00CC018B">
      <w:pPr>
        <w:pStyle w:val="Proposal"/>
      </w:pPr>
      <w:bookmarkStart w:id="12" w:name="_Toc61524958"/>
      <w:r w:rsidRPr="00986CBD">
        <w:t>Introduce MBS-specific DRX configuration</w:t>
      </w:r>
      <w:r w:rsidR="002547BE" w:rsidRPr="00986CBD">
        <w:t>, one per G-RNTI.</w:t>
      </w:r>
      <w:bookmarkEnd w:id="12"/>
    </w:p>
    <w:p w14:paraId="50698B15" w14:textId="27F06A59" w:rsidR="00CC018B" w:rsidRPr="00986CBD" w:rsidRDefault="00B663D8" w:rsidP="00CC018B">
      <w:pPr>
        <w:pStyle w:val="BodyText"/>
      </w:pPr>
      <w:r w:rsidRPr="00986CBD">
        <w:t xml:space="preserve">Secondly the question arises </w:t>
      </w:r>
      <w:r w:rsidR="00936AEF" w:rsidRPr="00986CBD">
        <w:t>about the properties of the MBS-specific DRX configuration. Unicast DRX is controlled by the following parameters</w:t>
      </w:r>
      <w:r w:rsidR="00F27488" w:rsidRPr="00986CBD">
        <w:t xml:space="preserve"> and MAC CEs</w:t>
      </w:r>
      <w:r w:rsidR="00936AEF" w:rsidRPr="00986CBD">
        <w:t>.</w:t>
      </w:r>
      <w:r w:rsidR="00347114" w:rsidRPr="00986CBD">
        <w:t xml:space="preserve"> The table </w:t>
      </w:r>
      <w:r w:rsidR="004B15F5" w:rsidRPr="00986CBD">
        <w:t xml:space="preserve">includes the </w:t>
      </w:r>
      <w:r w:rsidR="00CC7B71" w:rsidRPr="00986CBD">
        <w:t>usefulness to MBS DRX.</w:t>
      </w:r>
    </w:p>
    <w:tbl>
      <w:tblPr>
        <w:tblStyle w:val="TableGrid"/>
        <w:tblW w:w="0" w:type="auto"/>
        <w:jc w:val="center"/>
        <w:tblLook w:val="04A0" w:firstRow="1" w:lastRow="0" w:firstColumn="1" w:lastColumn="0" w:noHBand="0" w:noVBand="1"/>
      </w:tblPr>
      <w:tblGrid>
        <w:gridCol w:w="2972"/>
        <w:gridCol w:w="4253"/>
        <w:gridCol w:w="2268"/>
      </w:tblGrid>
      <w:tr w:rsidR="00B8428E" w:rsidRPr="00986CBD" w14:paraId="479EFE66" w14:textId="77777777" w:rsidTr="005F29C3">
        <w:trPr>
          <w:jc w:val="center"/>
        </w:trPr>
        <w:tc>
          <w:tcPr>
            <w:tcW w:w="2972" w:type="dxa"/>
          </w:tcPr>
          <w:p w14:paraId="3C558BCA" w14:textId="257F2B7B" w:rsidR="00B8428E" w:rsidRPr="00986CBD" w:rsidRDefault="00B8428E" w:rsidP="00B8428E">
            <w:pPr>
              <w:pStyle w:val="BodyText"/>
              <w:rPr>
                <w:rFonts w:cs="Arial"/>
                <w:b/>
                <w:bCs/>
                <w:sz w:val="20"/>
                <w:szCs w:val="20"/>
              </w:rPr>
            </w:pPr>
            <w:r w:rsidRPr="00986CBD">
              <w:rPr>
                <w:rFonts w:cs="Arial"/>
                <w:b/>
                <w:bCs/>
                <w:sz w:val="20"/>
                <w:szCs w:val="20"/>
              </w:rPr>
              <w:t>Parameter name</w:t>
            </w:r>
          </w:p>
        </w:tc>
        <w:tc>
          <w:tcPr>
            <w:tcW w:w="4253" w:type="dxa"/>
          </w:tcPr>
          <w:p w14:paraId="38E0AB69" w14:textId="127D5223" w:rsidR="00B8428E" w:rsidRPr="00986CBD" w:rsidRDefault="00B8428E" w:rsidP="00B8428E">
            <w:pPr>
              <w:pStyle w:val="BodyText"/>
              <w:jc w:val="left"/>
              <w:rPr>
                <w:rFonts w:cs="Arial"/>
                <w:b/>
                <w:bCs/>
                <w:sz w:val="20"/>
                <w:szCs w:val="20"/>
              </w:rPr>
            </w:pPr>
            <w:r w:rsidRPr="00986CBD">
              <w:rPr>
                <w:rFonts w:cs="Arial"/>
                <w:b/>
                <w:bCs/>
                <w:sz w:val="20"/>
                <w:szCs w:val="20"/>
              </w:rPr>
              <w:t>Explanation</w:t>
            </w:r>
          </w:p>
        </w:tc>
        <w:tc>
          <w:tcPr>
            <w:tcW w:w="2268" w:type="dxa"/>
          </w:tcPr>
          <w:p w14:paraId="1E1CAB9F" w14:textId="3BA6786F" w:rsidR="00B8428E" w:rsidRPr="00986CBD" w:rsidRDefault="00B8428E" w:rsidP="004F111E">
            <w:pPr>
              <w:pStyle w:val="BodyText"/>
              <w:jc w:val="left"/>
              <w:rPr>
                <w:rFonts w:cs="Arial"/>
                <w:b/>
                <w:bCs/>
                <w:sz w:val="20"/>
                <w:szCs w:val="20"/>
              </w:rPr>
            </w:pPr>
            <w:r w:rsidRPr="00986CBD">
              <w:rPr>
                <w:rFonts w:cs="Arial"/>
                <w:b/>
                <w:bCs/>
                <w:sz w:val="20"/>
                <w:szCs w:val="20"/>
              </w:rPr>
              <w:t>Useful to MBS DRX</w:t>
            </w:r>
          </w:p>
        </w:tc>
      </w:tr>
      <w:tr w:rsidR="00B8428E" w:rsidRPr="00986CBD" w14:paraId="617D5AB0" w14:textId="77777777" w:rsidTr="005F29C3">
        <w:trPr>
          <w:jc w:val="center"/>
        </w:trPr>
        <w:tc>
          <w:tcPr>
            <w:tcW w:w="2972" w:type="dxa"/>
          </w:tcPr>
          <w:p w14:paraId="39927B2D" w14:textId="71CD6AE6" w:rsidR="00B8428E" w:rsidRPr="00986CBD" w:rsidRDefault="00B8428E" w:rsidP="00B8428E">
            <w:pPr>
              <w:pStyle w:val="BodyText"/>
              <w:rPr>
                <w:rFonts w:cs="Arial"/>
                <w:sz w:val="20"/>
                <w:szCs w:val="20"/>
              </w:rPr>
            </w:pPr>
            <w:r w:rsidRPr="00986CBD">
              <w:rPr>
                <w:rFonts w:cs="Arial"/>
                <w:sz w:val="20"/>
                <w:szCs w:val="20"/>
              </w:rPr>
              <w:t>drx-onDurationTimer</w:t>
            </w:r>
          </w:p>
        </w:tc>
        <w:tc>
          <w:tcPr>
            <w:tcW w:w="4253" w:type="dxa"/>
          </w:tcPr>
          <w:p w14:paraId="438C4B4F" w14:textId="0FE75A89" w:rsidR="00B8428E" w:rsidRPr="00986CBD" w:rsidRDefault="00B8428E" w:rsidP="00B8428E">
            <w:pPr>
              <w:pStyle w:val="BodyText"/>
              <w:jc w:val="left"/>
              <w:rPr>
                <w:rFonts w:cs="Arial"/>
                <w:sz w:val="20"/>
                <w:szCs w:val="20"/>
              </w:rPr>
            </w:pPr>
            <w:r w:rsidRPr="00986CBD">
              <w:rPr>
                <w:rFonts w:cs="Arial"/>
                <w:sz w:val="20"/>
                <w:szCs w:val="20"/>
              </w:rPr>
              <w:t>The duration at the beginning of a DRX cycle</w:t>
            </w:r>
          </w:p>
        </w:tc>
        <w:tc>
          <w:tcPr>
            <w:tcW w:w="2268" w:type="dxa"/>
          </w:tcPr>
          <w:p w14:paraId="7831E6FE" w14:textId="49371971" w:rsidR="00B8428E" w:rsidRPr="00986CBD" w:rsidRDefault="00B8428E" w:rsidP="004F111E">
            <w:pPr>
              <w:pStyle w:val="BodyText"/>
              <w:jc w:val="left"/>
              <w:rPr>
                <w:rFonts w:cs="Arial"/>
                <w:sz w:val="20"/>
                <w:szCs w:val="20"/>
              </w:rPr>
            </w:pPr>
            <w:r w:rsidRPr="00986CBD">
              <w:rPr>
                <w:rFonts w:cs="Arial"/>
                <w:sz w:val="20"/>
                <w:szCs w:val="20"/>
              </w:rPr>
              <w:t>Yes</w:t>
            </w:r>
          </w:p>
        </w:tc>
      </w:tr>
      <w:tr w:rsidR="00B8428E" w:rsidRPr="00986CBD" w14:paraId="10F96892" w14:textId="77777777" w:rsidTr="005F29C3">
        <w:trPr>
          <w:jc w:val="center"/>
        </w:trPr>
        <w:tc>
          <w:tcPr>
            <w:tcW w:w="2972" w:type="dxa"/>
          </w:tcPr>
          <w:p w14:paraId="210D022F" w14:textId="26E98896" w:rsidR="00B8428E" w:rsidRPr="00986CBD" w:rsidRDefault="00B8428E" w:rsidP="00B8428E">
            <w:pPr>
              <w:pStyle w:val="BodyText"/>
              <w:rPr>
                <w:rFonts w:cs="Arial"/>
                <w:sz w:val="20"/>
                <w:szCs w:val="20"/>
              </w:rPr>
            </w:pPr>
            <w:r w:rsidRPr="00986CBD">
              <w:rPr>
                <w:rFonts w:cs="Arial"/>
                <w:sz w:val="20"/>
                <w:szCs w:val="20"/>
              </w:rPr>
              <w:t>drx-SlotOffset</w:t>
            </w:r>
          </w:p>
        </w:tc>
        <w:tc>
          <w:tcPr>
            <w:tcW w:w="4253" w:type="dxa"/>
          </w:tcPr>
          <w:p w14:paraId="0B197C4D" w14:textId="1A334A8B" w:rsidR="00B8428E" w:rsidRPr="00986CBD" w:rsidRDefault="00B8428E" w:rsidP="00B8428E">
            <w:pPr>
              <w:pStyle w:val="BodyText"/>
              <w:jc w:val="left"/>
              <w:rPr>
                <w:rFonts w:cs="Arial"/>
                <w:sz w:val="20"/>
                <w:szCs w:val="20"/>
              </w:rPr>
            </w:pPr>
            <w:r w:rsidRPr="00986CBD">
              <w:rPr>
                <w:rFonts w:cs="Arial"/>
                <w:sz w:val="20"/>
                <w:szCs w:val="20"/>
              </w:rPr>
              <w:t>The delay before starting the drx-onDurationTimer</w:t>
            </w:r>
          </w:p>
        </w:tc>
        <w:tc>
          <w:tcPr>
            <w:tcW w:w="2268" w:type="dxa"/>
          </w:tcPr>
          <w:p w14:paraId="6BC2446D" w14:textId="65A67F4F" w:rsidR="00B8428E" w:rsidRPr="00986CBD" w:rsidRDefault="00B8428E" w:rsidP="004F111E">
            <w:pPr>
              <w:pStyle w:val="BodyText"/>
              <w:jc w:val="left"/>
              <w:rPr>
                <w:rFonts w:cs="Arial"/>
                <w:sz w:val="20"/>
                <w:szCs w:val="20"/>
              </w:rPr>
            </w:pPr>
            <w:r w:rsidRPr="00986CBD">
              <w:rPr>
                <w:rFonts w:cs="Arial"/>
                <w:sz w:val="20"/>
                <w:szCs w:val="20"/>
              </w:rPr>
              <w:t>Yes</w:t>
            </w:r>
          </w:p>
        </w:tc>
      </w:tr>
      <w:tr w:rsidR="00B8428E" w:rsidRPr="00986CBD" w14:paraId="6D56B1F8" w14:textId="77777777" w:rsidTr="005F29C3">
        <w:trPr>
          <w:jc w:val="center"/>
        </w:trPr>
        <w:tc>
          <w:tcPr>
            <w:tcW w:w="2972" w:type="dxa"/>
          </w:tcPr>
          <w:p w14:paraId="4B2D6522" w14:textId="0707874B" w:rsidR="00B8428E" w:rsidRPr="00986CBD" w:rsidRDefault="00B8428E" w:rsidP="00B8428E">
            <w:pPr>
              <w:pStyle w:val="BodyText"/>
              <w:rPr>
                <w:rFonts w:cs="Arial"/>
                <w:sz w:val="20"/>
                <w:szCs w:val="20"/>
              </w:rPr>
            </w:pPr>
            <w:r w:rsidRPr="00986CBD">
              <w:rPr>
                <w:rFonts w:cs="Arial"/>
                <w:sz w:val="20"/>
                <w:szCs w:val="20"/>
              </w:rPr>
              <w:t>drx-InactivityTimer</w:t>
            </w:r>
          </w:p>
        </w:tc>
        <w:tc>
          <w:tcPr>
            <w:tcW w:w="4253" w:type="dxa"/>
          </w:tcPr>
          <w:p w14:paraId="278D96C1" w14:textId="1E5391A7" w:rsidR="00B8428E" w:rsidRPr="00986CBD" w:rsidRDefault="00B8428E" w:rsidP="00B8428E">
            <w:pPr>
              <w:pStyle w:val="BodyText"/>
              <w:jc w:val="left"/>
              <w:rPr>
                <w:rFonts w:cs="Arial"/>
                <w:sz w:val="20"/>
                <w:szCs w:val="20"/>
              </w:rPr>
            </w:pPr>
            <w:r w:rsidRPr="00986CBD">
              <w:rPr>
                <w:rFonts w:cs="Arial"/>
                <w:sz w:val="20"/>
                <w:szCs w:val="20"/>
              </w:rPr>
              <w:t>The duration after the PDCCH occasion in which a PDCCH indicates a new UL or DL transmission for the MAC entity</w:t>
            </w:r>
          </w:p>
        </w:tc>
        <w:tc>
          <w:tcPr>
            <w:tcW w:w="2268" w:type="dxa"/>
          </w:tcPr>
          <w:p w14:paraId="7DDD35F0" w14:textId="08488E50" w:rsidR="00B8428E" w:rsidRPr="00986CBD" w:rsidRDefault="00B8428E" w:rsidP="004F111E">
            <w:pPr>
              <w:pStyle w:val="BodyText"/>
              <w:jc w:val="left"/>
              <w:rPr>
                <w:rFonts w:cs="Arial"/>
                <w:sz w:val="20"/>
                <w:szCs w:val="20"/>
              </w:rPr>
            </w:pPr>
            <w:r w:rsidRPr="00986CBD">
              <w:rPr>
                <w:rFonts w:cs="Arial"/>
                <w:sz w:val="20"/>
                <w:szCs w:val="20"/>
              </w:rPr>
              <w:t>Yes</w:t>
            </w:r>
          </w:p>
        </w:tc>
      </w:tr>
      <w:tr w:rsidR="00B8428E" w:rsidRPr="00986CBD" w14:paraId="1A861FA5" w14:textId="77777777" w:rsidTr="005F29C3">
        <w:trPr>
          <w:jc w:val="center"/>
        </w:trPr>
        <w:tc>
          <w:tcPr>
            <w:tcW w:w="2972" w:type="dxa"/>
          </w:tcPr>
          <w:p w14:paraId="77ADEEEF" w14:textId="0C271749" w:rsidR="00B8428E" w:rsidRPr="00986CBD" w:rsidRDefault="00B8428E" w:rsidP="00E71541">
            <w:pPr>
              <w:pStyle w:val="BodyText"/>
              <w:rPr>
                <w:rFonts w:cs="Arial"/>
                <w:sz w:val="20"/>
                <w:szCs w:val="20"/>
              </w:rPr>
            </w:pPr>
            <w:r w:rsidRPr="00986CBD">
              <w:rPr>
                <w:rFonts w:cs="Arial"/>
                <w:sz w:val="20"/>
                <w:szCs w:val="20"/>
              </w:rPr>
              <w:t>drx-RetransmissionTimerDL</w:t>
            </w:r>
          </w:p>
        </w:tc>
        <w:tc>
          <w:tcPr>
            <w:tcW w:w="4253" w:type="dxa"/>
          </w:tcPr>
          <w:p w14:paraId="66B44467" w14:textId="127EE5FC" w:rsidR="00B8428E" w:rsidRPr="00986CBD" w:rsidRDefault="00BE5E88" w:rsidP="00B8428E">
            <w:pPr>
              <w:pStyle w:val="BodyText"/>
              <w:jc w:val="left"/>
              <w:rPr>
                <w:rFonts w:cs="Arial"/>
                <w:sz w:val="20"/>
                <w:szCs w:val="20"/>
              </w:rPr>
            </w:pPr>
            <w:r w:rsidRPr="00986CBD">
              <w:rPr>
                <w:rFonts w:cs="Arial"/>
                <w:sz w:val="20"/>
                <w:szCs w:val="20"/>
              </w:rPr>
              <w:t>T</w:t>
            </w:r>
            <w:r w:rsidR="00B8428E" w:rsidRPr="00986CBD">
              <w:rPr>
                <w:rFonts w:cs="Arial"/>
                <w:sz w:val="20"/>
                <w:szCs w:val="20"/>
              </w:rPr>
              <w:t>he maximum duration until a DL retransmission is received</w:t>
            </w:r>
          </w:p>
        </w:tc>
        <w:tc>
          <w:tcPr>
            <w:tcW w:w="2268" w:type="dxa"/>
          </w:tcPr>
          <w:p w14:paraId="2CB10DBE" w14:textId="1ED0984A" w:rsidR="0058330D" w:rsidRPr="00986CBD" w:rsidRDefault="0058330D" w:rsidP="0058330D">
            <w:pPr>
              <w:pStyle w:val="BodyText"/>
              <w:jc w:val="left"/>
              <w:rPr>
                <w:rFonts w:cs="Arial"/>
                <w:sz w:val="20"/>
                <w:szCs w:val="20"/>
              </w:rPr>
            </w:pPr>
            <w:r w:rsidRPr="00986CBD">
              <w:rPr>
                <w:rFonts w:cs="Arial"/>
                <w:sz w:val="20"/>
                <w:szCs w:val="20"/>
              </w:rPr>
              <w:t>No, not necessary</w:t>
            </w:r>
          </w:p>
        </w:tc>
      </w:tr>
      <w:tr w:rsidR="00B8428E" w:rsidRPr="00986CBD" w14:paraId="4B209B94" w14:textId="77777777" w:rsidTr="005F29C3">
        <w:trPr>
          <w:jc w:val="center"/>
        </w:trPr>
        <w:tc>
          <w:tcPr>
            <w:tcW w:w="2972" w:type="dxa"/>
          </w:tcPr>
          <w:p w14:paraId="571AACA5" w14:textId="5A1EB131" w:rsidR="00B8428E" w:rsidRPr="00986CBD" w:rsidRDefault="00B8428E" w:rsidP="00E71541">
            <w:pPr>
              <w:pStyle w:val="BodyText"/>
              <w:rPr>
                <w:rFonts w:cs="Arial"/>
                <w:sz w:val="20"/>
                <w:szCs w:val="20"/>
              </w:rPr>
            </w:pPr>
            <w:r w:rsidRPr="00986CBD">
              <w:rPr>
                <w:rFonts w:cs="Arial"/>
                <w:sz w:val="20"/>
                <w:szCs w:val="20"/>
              </w:rPr>
              <w:t>drx-RetransmissionTimerUL</w:t>
            </w:r>
          </w:p>
        </w:tc>
        <w:tc>
          <w:tcPr>
            <w:tcW w:w="4253" w:type="dxa"/>
          </w:tcPr>
          <w:p w14:paraId="355E0A3D" w14:textId="0B5DAD3B" w:rsidR="00B8428E" w:rsidRPr="00986CBD" w:rsidRDefault="00BE5E88" w:rsidP="00B8428E">
            <w:pPr>
              <w:pStyle w:val="BodyText"/>
              <w:jc w:val="left"/>
              <w:rPr>
                <w:rFonts w:cs="Arial"/>
                <w:sz w:val="20"/>
                <w:szCs w:val="20"/>
              </w:rPr>
            </w:pPr>
            <w:r w:rsidRPr="00986CBD">
              <w:rPr>
                <w:rFonts w:cs="Arial"/>
                <w:sz w:val="20"/>
                <w:szCs w:val="20"/>
              </w:rPr>
              <w:t>T</w:t>
            </w:r>
            <w:r w:rsidR="00B8428E" w:rsidRPr="00986CBD">
              <w:rPr>
                <w:rFonts w:cs="Arial"/>
                <w:sz w:val="20"/>
                <w:szCs w:val="20"/>
              </w:rPr>
              <w:t>he maximum duration until a grant for UL retransmission is received</w:t>
            </w:r>
          </w:p>
        </w:tc>
        <w:tc>
          <w:tcPr>
            <w:tcW w:w="2268" w:type="dxa"/>
          </w:tcPr>
          <w:p w14:paraId="73BB86E5" w14:textId="4F01D51C" w:rsidR="00B8428E" w:rsidRPr="00986CBD" w:rsidRDefault="00BE5E88" w:rsidP="004F111E">
            <w:pPr>
              <w:pStyle w:val="BodyText"/>
              <w:jc w:val="left"/>
              <w:rPr>
                <w:rFonts w:cs="Arial"/>
                <w:sz w:val="20"/>
                <w:szCs w:val="20"/>
              </w:rPr>
            </w:pPr>
            <w:r w:rsidRPr="00986CBD">
              <w:rPr>
                <w:rFonts w:cs="Arial"/>
                <w:sz w:val="20"/>
                <w:szCs w:val="20"/>
              </w:rPr>
              <w:t>No, as there are no UL grants.</w:t>
            </w:r>
          </w:p>
        </w:tc>
      </w:tr>
      <w:tr w:rsidR="00B8428E" w:rsidRPr="00986CBD" w14:paraId="62C07C56" w14:textId="77777777" w:rsidTr="005F29C3">
        <w:trPr>
          <w:jc w:val="center"/>
        </w:trPr>
        <w:tc>
          <w:tcPr>
            <w:tcW w:w="2972" w:type="dxa"/>
          </w:tcPr>
          <w:p w14:paraId="54381E71" w14:textId="2CDA1525" w:rsidR="00B8428E" w:rsidRPr="00986CBD" w:rsidRDefault="00B8428E" w:rsidP="00E71541">
            <w:pPr>
              <w:pStyle w:val="BodyText"/>
              <w:rPr>
                <w:rFonts w:cs="Arial"/>
                <w:sz w:val="20"/>
                <w:szCs w:val="20"/>
              </w:rPr>
            </w:pPr>
            <w:r w:rsidRPr="00986CBD">
              <w:rPr>
                <w:rFonts w:cs="Arial"/>
                <w:sz w:val="20"/>
                <w:szCs w:val="20"/>
              </w:rPr>
              <w:lastRenderedPageBreak/>
              <w:t>drx-LongCycleStartOffset</w:t>
            </w:r>
          </w:p>
        </w:tc>
        <w:tc>
          <w:tcPr>
            <w:tcW w:w="4253" w:type="dxa"/>
          </w:tcPr>
          <w:p w14:paraId="07F4B137" w14:textId="3775D9B9" w:rsidR="00B8428E" w:rsidRPr="00986CBD" w:rsidRDefault="003A4DC6" w:rsidP="00B8428E">
            <w:pPr>
              <w:pStyle w:val="BodyText"/>
              <w:jc w:val="left"/>
              <w:rPr>
                <w:rFonts w:cs="Arial"/>
                <w:sz w:val="20"/>
                <w:szCs w:val="20"/>
              </w:rPr>
            </w:pPr>
            <w:r w:rsidRPr="00986CBD">
              <w:rPr>
                <w:rFonts w:cs="Arial"/>
                <w:sz w:val="20"/>
                <w:szCs w:val="20"/>
              </w:rPr>
              <w:t>T</w:t>
            </w:r>
            <w:r w:rsidR="00B8428E" w:rsidRPr="00986CBD">
              <w:rPr>
                <w:rFonts w:cs="Arial"/>
                <w:sz w:val="20"/>
                <w:szCs w:val="20"/>
              </w:rPr>
              <w:t>he Long DRX cycle and drx-StartOffset which defines the subframe where the Long and Short DRX cycle starts</w:t>
            </w:r>
          </w:p>
        </w:tc>
        <w:tc>
          <w:tcPr>
            <w:tcW w:w="2268" w:type="dxa"/>
          </w:tcPr>
          <w:p w14:paraId="513F4E7D" w14:textId="1338CAA9" w:rsidR="00B8428E" w:rsidRPr="00986CBD" w:rsidRDefault="00C831FF" w:rsidP="004F111E">
            <w:pPr>
              <w:pStyle w:val="BodyText"/>
              <w:jc w:val="left"/>
              <w:rPr>
                <w:rFonts w:cs="Arial"/>
                <w:sz w:val="20"/>
                <w:szCs w:val="20"/>
              </w:rPr>
            </w:pPr>
            <w:r w:rsidRPr="00986CBD">
              <w:rPr>
                <w:rFonts w:cs="Arial"/>
                <w:sz w:val="20"/>
                <w:szCs w:val="20"/>
              </w:rPr>
              <w:t>Yes</w:t>
            </w:r>
          </w:p>
        </w:tc>
      </w:tr>
      <w:tr w:rsidR="00B8428E" w:rsidRPr="00986CBD" w14:paraId="27EBB33C" w14:textId="77777777" w:rsidTr="005F29C3">
        <w:trPr>
          <w:jc w:val="center"/>
        </w:trPr>
        <w:tc>
          <w:tcPr>
            <w:tcW w:w="2972" w:type="dxa"/>
          </w:tcPr>
          <w:p w14:paraId="3F00F58C" w14:textId="6F2C7EA9" w:rsidR="00B8428E" w:rsidRPr="00986CBD" w:rsidRDefault="00B8428E" w:rsidP="00E71541">
            <w:pPr>
              <w:pStyle w:val="BodyText"/>
              <w:rPr>
                <w:rFonts w:cs="Arial"/>
                <w:sz w:val="20"/>
                <w:szCs w:val="20"/>
              </w:rPr>
            </w:pPr>
            <w:r w:rsidRPr="00986CBD">
              <w:rPr>
                <w:rFonts w:cs="Arial"/>
                <w:sz w:val="20"/>
                <w:szCs w:val="20"/>
              </w:rPr>
              <w:t>drx-ShortCycle</w:t>
            </w:r>
          </w:p>
        </w:tc>
        <w:tc>
          <w:tcPr>
            <w:tcW w:w="4253" w:type="dxa"/>
          </w:tcPr>
          <w:p w14:paraId="22D8DCBE" w14:textId="70497DD3" w:rsidR="00B8428E" w:rsidRPr="00986CBD" w:rsidRDefault="003A4DC6" w:rsidP="00B8428E">
            <w:pPr>
              <w:pStyle w:val="BodyText"/>
              <w:jc w:val="left"/>
              <w:rPr>
                <w:rFonts w:cs="Arial"/>
                <w:sz w:val="20"/>
                <w:szCs w:val="20"/>
              </w:rPr>
            </w:pPr>
            <w:r w:rsidRPr="00986CBD">
              <w:rPr>
                <w:rFonts w:cs="Arial"/>
                <w:sz w:val="20"/>
                <w:szCs w:val="20"/>
              </w:rPr>
              <w:t>T</w:t>
            </w:r>
            <w:r w:rsidR="00B8428E" w:rsidRPr="00986CBD">
              <w:rPr>
                <w:rFonts w:cs="Arial"/>
                <w:sz w:val="20"/>
                <w:szCs w:val="20"/>
              </w:rPr>
              <w:t>he Short DRX cycle</w:t>
            </w:r>
          </w:p>
        </w:tc>
        <w:tc>
          <w:tcPr>
            <w:tcW w:w="2268" w:type="dxa"/>
          </w:tcPr>
          <w:p w14:paraId="7499398A" w14:textId="431758C3" w:rsidR="0058330D" w:rsidRPr="00986CBD" w:rsidRDefault="0058330D" w:rsidP="0058330D">
            <w:pPr>
              <w:pStyle w:val="BodyText"/>
              <w:jc w:val="left"/>
              <w:rPr>
                <w:rFonts w:cs="Arial"/>
                <w:sz w:val="20"/>
                <w:szCs w:val="20"/>
              </w:rPr>
            </w:pPr>
            <w:r w:rsidRPr="00986CBD">
              <w:rPr>
                <w:rFonts w:cs="Arial"/>
                <w:sz w:val="20"/>
                <w:szCs w:val="20"/>
              </w:rPr>
              <w:t>No, not necessary</w:t>
            </w:r>
          </w:p>
        </w:tc>
      </w:tr>
      <w:tr w:rsidR="00B8428E" w:rsidRPr="00986CBD" w14:paraId="39B66922" w14:textId="77777777" w:rsidTr="005F29C3">
        <w:trPr>
          <w:jc w:val="center"/>
        </w:trPr>
        <w:tc>
          <w:tcPr>
            <w:tcW w:w="2972" w:type="dxa"/>
          </w:tcPr>
          <w:p w14:paraId="7F75D5E6" w14:textId="3C1DAA52" w:rsidR="00B8428E" w:rsidRPr="00986CBD" w:rsidRDefault="00B8428E" w:rsidP="00E71541">
            <w:pPr>
              <w:pStyle w:val="BodyText"/>
              <w:rPr>
                <w:rFonts w:cs="Arial"/>
                <w:sz w:val="20"/>
                <w:szCs w:val="20"/>
              </w:rPr>
            </w:pPr>
            <w:r w:rsidRPr="00986CBD">
              <w:rPr>
                <w:rFonts w:cs="Arial"/>
                <w:sz w:val="20"/>
                <w:szCs w:val="20"/>
              </w:rPr>
              <w:t>drx-ShortCycleTimer</w:t>
            </w:r>
          </w:p>
        </w:tc>
        <w:tc>
          <w:tcPr>
            <w:tcW w:w="4253" w:type="dxa"/>
          </w:tcPr>
          <w:p w14:paraId="669BC9EB" w14:textId="4668FE9A" w:rsidR="00B8428E" w:rsidRPr="00986CBD" w:rsidRDefault="003A4DC6" w:rsidP="00B8428E">
            <w:pPr>
              <w:pStyle w:val="BodyText"/>
              <w:jc w:val="left"/>
              <w:rPr>
                <w:rFonts w:cs="Arial"/>
                <w:sz w:val="20"/>
                <w:szCs w:val="20"/>
              </w:rPr>
            </w:pPr>
            <w:r w:rsidRPr="00986CBD">
              <w:rPr>
                <w:rFonts w:cs="Arial"/>
                <w:sz w:val="20"/>
                <w:szCs w:val="20"/>
              </w:rPr>
              <w:t>T</w:t>
            </w:r>
            <w:r w:rsidR="00B8428E" w:rsidRPr="00986CBD">
              <w:rPr>
                <w:rFonts w:cs="Arial"/>
                <w:sz w:val="20"/>
                <w:szCs w:val="20"/>
              </w:rPr>
              <w:t>he duration the UE shall follow the Short DRX cycle</w:t>
            </w:r>
          </w:p>
        </w:tc>
        <w:tc>
          <w:tcPr>
            <w:tcW w:w="2268" w:type="dxa"/>
          </w:tcPr>
          <w:p w14:paraId="019E35D6" w14:textId="541CDC85" w:rsidR="0058330D" w:rsidRPr="00986CBD" w:rsidRDefault="0058330D" w:rsidP="0058330D">
            <w:pPr>
              <w:pStyle w:val="BodyText"/>
              <w:jc w:val="left"/>
              <w:rPr>
                <w:rFonts w:cs="Arial"/>
                <w:sz w:val="20"/>
                <w:szCs w:val="20"/>
              </w:rPr>
            </w:pPr>
            <w:r w:rsidRPr="00986CBD">
              <w:rPr>
                <w:rFonts w:cs="Arial"/>
                <w:sz w:val="20"/>
                <w:szCs w:val="20"/>
              </w:rPr>
              <w:t>No, not necessary</w:t>
            </w:r>
          </w:p>
        </w:tc>
      </w:tr>
      <w:tr w:rsidR="00B8428E" w:rsidRPr="00986CBD" w14:paraId="0D38D759" w14:textId="77777777" w:rsidTr="005F29C3">
        <w:trPr>
          <w:jc w:val="center"/>
        </w:trPr>
        <w:tc>
          <w:tcPr>
            <w:tcW w:w="2972" w:type="dxa"/>
          </w:tcPr>
          <w:p w14:paraId="7967924B" w14:textId="72C288D0" w:rsidR="00B8428E" w:rsidRPr="00986CBD" w:rsidRDefault="00B8428E" w:rsidP="00E71541">
            <w:pPr>
              <w:pStyle w:val="BodyText"/>
              <w:rPr>
                <w:rFonts w:cs="Arial"/>
                <w:sz w:val="20"/>
                <w:szCs w:val="20"/>
              </w:rPr>
            </w:pPr>
            <w:r w:rsidRPr="00986CBD">
              <w:rPr>
                <w:rFonts w:cs="Arial"/>
                <w:sz w:val="20"/>
                <w:szCs w:val="20"/>
              </w:rPr>
              <w:t>drx-HARQ-RTT-TimerDL</w:t>
            </w:r>
          </w:p>
        </w:tc>
        <w:tc>
          <w:tcPr>
            <w:tcW w:w="4253" w:type="dxa"/>
          </w:tcPr>
          <w:p w14:paraId="1564376B" w14:textId="18A96B39" w:rsidR="00B8428E" w:rsidRPr="00986CBD" w:rsidRDefault="003A4DC6" w:rsidP="003A4DC6">
            <w:pPr>
              <w:pStyle w:val="BodyText"/>
              <w:jc w:val="left"/>
              <w:rPr>
                <w:rFonts w:cs="Arial"/>
                <w:sz w:val="20"/>
                <w:szCs w:val="20"/>
              </w:rPr>
            </w:pPr>
            <w:r w:rsidRPr="00986CBD">
              <w:rPr>
                <w:rFonts w:cs="Arial"/>
                <w:sz w:val="20"/>
                <w:szCs w:val="20"/>
              </w:rPr>
              <w:t>T</w:t>
            </w:r>
            <w:r w:rsidR="00B8428E" w:rsidRPr="00986CBD">
              <w:rPr>
                <w:rFonts w:cs="Arial"/>
                <w:sz w:val="20"/>
                <w:szCs w:val="20"/>
              </w:rPr>
              <w:t>he minimum duration before a DL assignment for HARQ retransmission is expected by the MAC entity</w:t>
            </w:r>
          </w:p>
        </w:tc>
        <w:tc>
          <w:tcPr>
            <w:tcW w:w="2268" w:type="dxa"/>
          </w:tcPr>
          <w:p w14:paraId="40AEB433" w14:textId="28753804" w:rsidR="0058330D" w:rsidRPr="00986CBD" w:rsidRDefault="0058330D" w:rsidP="0058330D">
            <w:pPr>
              <w:pStyle w:val="BodyText"/>
              <w:jc w:val="left"/>
              <w:rPr>
                <w:rFonts w:cs="Arial"/>
                <w:sz w:val="20"/>
                <w:szCs w:val="20"/>
              </w:rPr>
            </w:pPr>
            <w:r w:rsidRPr="00986CBD">
              <w:rPr>
                <w:rFonts w:cs="Arial"/>
                <w:sz w:val="20"/>
                <w:szCs w:val="20"/>
              </w:rPr>
              <w:t>No, not necessary</w:t>
            </w:r>
          </w:p>
        </w:tc>
      </w:tr>
      <w:tr w:rsidR="00B8428E" w:rsidRPr="00986CBD" w14:paraId="2102274C" w14:textId="77777777" w:rsidTr="005F29C3">
        <w:trPr>
          <w:jc w:val="center"/>
        </w:trPr>
        <w:tc>
          <w:tcPr>
            <w:tcW w:w="2972" w:type="dxa"/>
          </w:tcPr>
          <w:p w14:paraId="2FC74FF0" w14:textId="4AFE5205" w:rsidR="00B8428E" w:rsidRPr="00986CBD" w:rsidRDefault="00B8428E" w:rsidP="00E71541">
            <w:pPr>
              <w:pStyle w:val="BodyText"/>
              <w:rPr>
                <w:rFonts w:cs="Arial"/>
                <w:sz w:val="20"/>
                <w:szCs w:val="20"/>
              </w:rPr>
            </w:pPr>
            <w:r w:rsidRPr="00986CBD">
              <w:rPr>
                <w:rFonts w:cs="Arial"/>
                <w:sz w:val="20"/>
                <w:szCs w:val="20"/>
              </w:rPr>
              <w:t>drx-HARQ-RTT-TimerUL</w:t>
            </w:r>
          </w:p>
        </w:tc>
        <w:tc>
          <w:tcPr>
            <w:tcW w:w="4253" w:type="dxa"/>
          </w:tcPr>
          <w:p w14:paraId="0C52780B" w14:textId="6036F7E8" w:rsidR="00B8428E" w:rsidRPr="00986CBD" w:rsidRDefault="003A4DC6" w:rsidP="00B8428E">
            <w:pPr>
              <w:pStyle w:val="B1"/>
              <w:ind w:left="0" w:firstLine="0"/>
              <w:jc w:val="left"/>
              <w:rPr>
                <w:rFonts w:ascii="Arial" w:hAnsi="Arial" w:cs="Arial"/>
                <w:sz w:val="20"/>
                <w:szCs w:val="20"/>
              </w:rPr>
            </w:pPr>
            <w:r w:rsidRPr="00986CBD">
              <w:rPr>
                <w:rFonts w:ascii="Arial" w:hAnsi="Arial" w:cs="Arial"/>
                <w:sz w:val="20"/>
                <w:szCs w:val="20"/>
              </w:rPr>
              <w:t>T</w:t>
            </w:r>
            <w:r w:rsidR="00B8428E" w:rsidRPr="00986CBD">
              <w:rPr>
                <w:rFonts w:ascii="Arial" w:hAnsi="Arial" w:cs="Arial"/>
                <w:sz w:val="20"/>
                <w:szCs w:val="20"/>
              </w:rPr>
              <w:t>he minimum duration before a UL HARQ retransmission grant is expected by the MAC entity</w:t>
            </w:r>
          </w:p>
        </w:tc>
        <w:tc>
          <w:tcPr>
            <w:tcW w:w="2268" w:type="dxa"/>
          </w:tcPr>
          <w:p w14:paraId="52D3E6E8" w14:textId="0A02C611" w:rsidR="00B8428E" w:rsidRPr="00986CBD" w:rsidRDefault="003A4DC6" w:rsidP="004F111E">
            <w:pPr>
              <w:pStyle w:val="BodyText"/>
              <w:jc w:val="left"/>
              <w:rPr>
                <w:rFonts w:cs="Arial"/>
                <w:sz w:val="20"/>
                <w:szCs w:val="20"/>
              </w:rPr>
            </w:pPr>
            <w:r w:rsidRPr="00986CBD">
              <w:rPr>
                <w:rFonts w:cs="Arial"/>
                <w:sz w:val="20"/>
                <w:szCs w:val="20"/>
              </w:rPr>
              <w:t>No, as there are no UL grants.</w:t>
            </w:r>
          </w:p>
        </w:tc>
      </w:tr>
      <w:tr w:rsidR="00B8428E" w:rsidRPr="00986CBD" w14:paraId="329FCB24" w14:textId="77777777" w:rsidTr="005F29C3">
        <w:trPr>
          <w:jc w:val="center"/>
        </w:trPr>
        <w:tc>
          <w:tcPr>
            <w:tcW w:w="2972" w:type="dxa"/>
          </w:tcPr>
          <w:p w14:paraId="48797384" w14:textId="3FCC99F3" w:rsidR="00B8428E" w:rsidRPr="00986CBD" w:rsidRDefault="00B8428E" w:rsidP="00E71541">
            <w:pPr>
              <w:pStyle w:val="BodyText"/>
              <w:rPr>
                <w:rFonts w:cs="Arial"/>
                <w:sz w:val="20"/>
                <w:szCs w:val="20"/>
              </w:rPr>
            </w:pPr>
            <w:r w:rsidRPr="00986CBD">
              <w:rPr>
                <w:rFonts w:cs="Arial"/>
                <w:sz w:val="20"/>
                <w:szCs w:val="20"/>
              </w:rPr>
              <w:t xml:space="preserve">ps-Wakeup </w:t>
            </w:r>
          </w:p>
        </w:tc>
        <w:tc>
          <w:tcPr>
            <w:tcW w:w="4253" w:type="dxa"/>
          </w:tcPr>
          <w:p w14:paraId="765169B1" w14:textId="335FB166" w:rsidR="00B8428E" w:rsidRPr="00986CBD" w:rsidRDefault="003A4DC6" w:rsidP="00B8428E">
            <w:pPr>
              <w:pStyle w:val="B1"/>
              <w:ind w:left="0" w:firstLine="0"/>
              <w:jc w:val="left"/>
              <w:rPr>
                <w:rFonts w:ascii="Arial" w:hAnsi="Arial" w:cs="Arial"/>
                <w:sz w:val="20"/>
                <w:szCs w:val="20"/>
              </w:rPr>
            </w:pPr>
            <w:r w:rsidRPr="00986CBD">
              <w:rPr>
                <w:rFonts w:ascii="Arial" w:hAnsi="Arial" w:cs="Arial"/>
                <w:sz w:val="20"/>
                <w:szCs w:val="20"/>
              </w:rPr>
              <w:t>T</w:t>
            </w:r>
            <w:r w:rsidR="00B8428E" w:rsidRPr="00986CBD">
              <w:rPr>
                <w:rFonts w:ascii="Arial" w:hAnsi="Arial" w:cs="Arial"/>
                <w:sz w:val="20"/>
                <w:szCs w:val="20"/>
              </w:rPr>
              <w:t>he configuration to start associated drx-onDurationTimer in case DCP is monitored but not detected</w:t>
            </w:r>
          </w:p>
        </w:tc>
        <w:tc>
          <w:tcPr>
            <w:tcW w:w="2268" w:type="dxa"/>
          </w:tcPr>
          <w:p w14:paraId="2C508F55" w14:textId="62C472D2" w:rsidR="00B8428E" w:rsidRPr="00986CBD" w:rsidRDefault="003A4DC6" w:rsidP="004F111E">
            <w:pPr>
              <w:pStyle w:val="BodyText"/>
              <w:jc w:val="left"/>
              <w:rPr>
                <w:rFonts w:cs="Arial"/>
                <w:sz w:val="20"/>
                <w:szCs w:val="20"/>
              </w:rPr>
            </w:pPr>
            <w:r w:rsidRPr="00986CBD">
              <w:rPr>
                <w:rFonts w:cs="Arial"/>
                <w:sz w:val="20"/>
                <w:szCs w:val="20"/>
              </w:rPr>
              <w:t>No, not necessary</w:t>
            </w:r>
          </w:p>
        </w:tc>
      </w:tr>
      <w:tr w:rsidR="00B8428E" w:rsidRPr="00986CBD" w14:paraId="43EA59E9" w14:textId="77777777" w:rsidTr="005F29C3">
        <w:trPr>
          <w:jc w:val="center"/>
        </w:trPr>
        <w:tc>
          <w:tcPr>
            <w:tcW w:w="2972" w:type="dxa"/>
          </w:tcPr>
          <w:p w14:paraId="0709D30F" w14:textId="18985EC2" w:rsidR="00B8428E" w:rsidRPr="00986CBD" w:rsidRDefault="00B8428E" w:rsidP="00E71541">
            <w:pPr>
              <w:pStyle w:val="BodyText"/>
              <w:rPr>
                <w:rFonts w:cs="Arial"/>
                <w:sz w:val="20"/>
                <w:szCs w:val="20"/>
              </w:rPr>
            </w:pPr>
            <w:r w:rsidRPr="00986CBD">
              <w:rPr>
                <w:rFonts w:cs="Arial"/>
                <w:sz w:val="20"/>
                <w:szCs w:val="20"/>
              </w:rPr>
              <w:t>ps-TransmitOtherPeriodicCSI</w:t>
            </w:r>
          </w:p>
        </w:tc>
        <w:tc>
          <w:tcPr>
            <w:tcW w:w="4253" w:type="dxa"/>
          </w:tcPr>
          <w:p w14:paraId="1EF2A192" w14:textId="2B67FFB2" w:rsidR="00B8428E" w:rsidRPr="00986CBD" w:rsidRDefault="003A4DC6" w:rsidP="00B8428E">
            <w:pPr>
              <w:pStyle w:val="B1"/>
              <w:ind w:left="0" w:firstLine="0"/>
              <w:jc w:val="left"/>
              <w:rPr>
                <w:rFonts w:ascii="Arial" w:hAnsi="Arial" w:cs="Arial"/>
                <w:sz w:val="20"/>
                <w:szCs w:val="20"/>
              </w:rPr>
            </w:pPr>
            <w:r w:rsidRPr="00986CBD">
              <w:rPr>
                <w:rFonts w:ascii="Arial" w:hAnsi="Arial" w:cs="Arial"/>
                <w:sz w:val="20"/>
                <w:szCs w:val="20"/>
              </w:rPr>
              <w:t>T</w:t>
            </w:r>
            <w:r w:rsidR="00B8428E" w:rsidRPr="00986CBD">
              <w:rPr>
                <w:rFonts w:ascii="Arial" w:hAnsi="Arial" w:cs="Arial"/>
                <w:sz w:val="20"/>
                <w:szCs w:val="20"/>
              </w:rPr>
              <w:t>he configuration to report periodic CSI that is not L1-RSRP on PUCCH during the time duration indicated by drx-onDurationTimer in case DCP is configured but associated drx-onDurationTimer is not started</w:t>
            </w:r>
          </w:p>
        </w:tc>
        <w:tc>
          <w:tcPr>
            <w:tcW w:w="2268" w:type="dxa"/>
          </w:tcPr>
          <w:p w14:paraId="5D2D1D94" w14:textId="4DB658A1" w:rsidR="00B8428E" w:rsidRPr="00986CBD" w:rsidRDefault="00F27488" w:rsidP="004F111E">
            <w:pPr>
              <w:pStyle w:val="BodyText"/>
              <w:jc w:val="left"/>
              <w:rPr>
                <w:rFonts w:cs="Arial"/>
                <w:sz w:val="20"/>
                <w:szCs w:val="20"/>
              </w:rPr>
            </w:pPr>
            <w:r w:rsidRPr="00986CBD">
              <w:rPr>
                <w:rFonts w:cs="Arial"/>
                <w:sz w:val="20"/>
                <w:szCs w:val="20"/>
              </w:rPr>
              <w:t>No, not necessary</w:t>
            </w:r>
          </w:p>
        </w:tc>
      </w:tr>
      <w:tr w:rsidR="00B8428E" w:rsidRPr="00986CBD" w14:paraId="2EC5C3CF" w14:textId="77777777" w:rsidTr="005F29C3">
        <w:trPr>
          <w:jc w:val="center"/>
        </w:trPr>
        <w:tc>
          <w:tcPr>
            <w:tcW w:w="2972" w:type="dxa"/>
          </w:tcPr>
          <w:p w14:paraId="01E619DC" w14:textId="1F2EC714" w:rsidR="00B8428E" w:rsidRPr="00986CBD" w:rsidRDefault="00B8428E" w:rsidP="00E71541">
            <w:pPr>
              <w:pStyle w:val="BodyText"/>
              <w:rPr>
                <w:rFonts w:cs="Arial"/>
                <w:sz w:val="20"/>
                <w:szCs w:val="20"/>
              </w:rPr>
            </w:pPr>
            <w:r w:rsidRPr="00986CBD">
              <w:rPr>
                <w:rFonts w:cs="Arial"/>
                <w:sz w:val="20"/>
                <w:szCs w:val="20"/>
              </w:rPr>
              <w:t>ps-TransmitPeriodicL1-RSRP</w:t>
            </w:r>
          </w:p>
        </w:tc>
        <w:tc>
          <w:tcPr>
            <w:tcW w:w="4253" w:type="dxa"/>
          </w:tcPr>
          <w:p w14:paraId="737AADE3" w14:textId="6E704367" w:rsidR="00B8428E" w:rsidRPr="00986CBD" w:rsidRDefault="003A4DC6" w:rsidP="00B8428E">
            <w:pPr>
              <w:pStyle w:val="B1"/>
              <w:ind w:left="0" w:firstLine="0"/>
              <w:jc w:val="left"/>
              <w:rPr>
                <w:rFonts w:ascii="Arial" w:hAnsi="Arial" w:cs="Arial"/>
                <w:sz w:val="20"/>
                <w:szCs w:val="20"/>
              </w:rPr>
            </w:pPr>
            <w:r w:rsidRPr="00986CBD">
              <w:rPr>
                <w:rFonts w:ascii="Arial" w:hAnsi="Arial" w:cs="Arial"/>
                <w:sz w:val="20"/>
                <w:szCs w:val="20"/>
              </w:rPr>
              <w:t>T</w:t>
            </w:r>
            <w:r w:rsidR="00B8428E" w:rsidRPr="00986CBD">
              <w:rPr>
                <w:rFonts w:ascii="Arial" w:hAnsi="Arial" w:cs="Arial"/>
                <w:sz w:val="20"/>
                <w:szCs w:val="20"/>
              </w:rPr>
              <w:t>he configuration to transmit periodic CSI that is L1-RSRP on PUCCH during the time duration indicated by drx-onDurationTimer in case DCP is configured but associated drx-onDurationTimer is not started.</w:t>
            </w:r>
          </w:p>
        </w:tc>
        <w:tc>
          <w:tcPr>
            <w:tcW w:w="2268" w:type="dxa"/>
          </w:tcPr>
          <w:p w14:paraId="446DDAAC" w14:textId="49A8BE7C" w:rsidR="00B8428E" w:rsidRPr="00986CBD" w:rsidRDefault="00555FBB" w:rsidP="004F111E">
            <w:pPr>
              <w:pStyle w:val="BodyText"/>
              <w:jc w:val="left"/>
              <w:rPr>
                <w:rFonts w:cs="Arial"/>
                <w:sz w:val="20"/>
                <w:szCs w:val="20"/>
              </w:rPr>
            </w:pPr>
            <w:r w:rsidRPr="00986CBD">
              <w:rPr>
                <w:rFonts w:cs="Arial"/>
                <w:sz w:val="20"/>
                <w:szCs w:val="20"/>
              </w:rPr>
              <w:t>No, not necessary</w:t>
            </w:r>
          </w:p>
        </w:tc>
      </w:tr>
      <w:tr w:rsidR="00B8428E" w:rsidRPr="00986CBD" w14:paraId="65F96691" w14:textId="77777777" w:rsidTr="005F29C3">
        <w:trPr>
          <w:jc w:val="center"/>
        </w:trPr>
        <w:tc>
          <w:tcPr>
            <w:tcW w:w="2972" w:type="dxa"/>
          </w:tcPr>
          <w:p w14:paraId="52D75FB5" w14:textId="47F4DEF5" w:rsidR="00B8428E" w:rsidRPr="00986CBD" w:rsidRDefault="00F27488" w:rsidP="00E71541">
            <w:pPr>
              <w:pStyle w:val="BodyText"/>
              <w:rPr>
                <w:rFonts w:cs="Arial"/>
                <w:sz w:val="20"/>
                <w:szCs w:val="20"/>
              </w:rPr>
            </w:pPr>
            <w:r w:rsidRPr="00986CBD">
              <w:rPr>
                <w:rFonts w:cs="Arial"/>
                <w:sz w:val="20"/>
                <w:szCs w:val="20"/>
              </w:rPr>
              <w:t xml:space="preserve">DRX </w:t>
            </w:r>
            <w:r w:rsidR="00621957" w:rsidRPr="00986CBD">
              <w:rPr>
                <w:rFonts w:cs="Arial"/>
                <w:sz w:val="20"/>
                <w:szCs w:val="20"/>
              </w:rPr>
              <w:t xml:space="preserve">command </w:t>
            </w:r>
            <w:r w:rsidRPr="00986CBD">
              <w:rPr>
                <w:rFonts w:cs="Arial"/>
                <w:sz w:val="20"/>
                <w:szCs w:val="20"/>
              </w:rPr>
              <w:t>MAC CE</w:t>
            </w:r>
          </w:p>
        </w:tc>
        <w:tc>
          <w:tcPr>
            <w:tcW w:w="4253" w:type="dxa"/>
          </w:tcPr>
          <w:p w14:paraId="2B7F8CDB" w14:textId="45803511" w:rsidR="00B8428E" w:rsidRPr="00986CBD" w:rsidRDefault="00621957" w:rsidP="00B8428E">
            <w:pPr>
              <w:pStyle w:val="B1"/>
              <w:ind w:left="0" w:firstLine="0"/>
              <w:jc w:val="left"/>
              <w:rPr>
                <w:rFonts w:ascii="Arial" w:hAnsi="Arial" w:cs="Arial"/>
                <w:sz w:val="20"/>
                <w:szCs w:val="20"/>
              </w:rPr>
            </w:pPr>
            <w:r w:rsidRPr="00986CBD">
              <w:rPr>
                <w:rFonts w:ascii="Arial" w:hAnsi="Arial" w:cs="Arial"/>
                <w:sz w:val="20"/>
                <w:szCs w:val="20"/>
              </w:rPr>
              <w:t>MAC CE which puts the UE in DRX</w:t>
            </w:r>
          </w:p>
        </w:tc>
        <w:tc>
          <w:tcPr>
            <w:tcW w:w="2268" w:type="dxa"/>
          </w:tcPr>
          <w:p w14:paraId="574B68D3" w14:textId="131B8E2F" w:rsidR="00F55AFC" w:rsidRPr="00986CBD" w:rsidRDefault="00563DD3" w:rsidP="00F55AFC">
            <w:pPr>
              <w:pStyle w:val="BodyText"/>
              <w:jc w:val="left"/>
              <w:rPr>
                <w:rFonts w:cs="Arial"/>
                <w:sz w:val="20"/>
                <w:szCs w:val="20"/>
              </w:rPr>
            </w:pPr>
            <w:r w:rsidRPr="00986CBD">
              <w:rPr>
                <w:rFonts w:cs="Arial"/>
                <w:sz w:val="20"/>
                <w:szCs w:val="20"/>
              </w:rPr>
              <w:t>Yes</w:t>
            </w:r>
          </w:p>
        </w:tc>
      </w:tr>
      <w:tr w:rsidR="00563DD3" w:rsidRPr="00986CBD" w14:paraId="77076EE7" w14:textId="77777777" w:rsidTr="005F29C3">
        <w:trPr>
          <w:jc w:val="center"/>
        </w:trPr>
        <w:tc>
          <w:tcPr>
            <w:tcW w:w="2972" w:type="dxa"/>
          </w:tcPr>
          <w:p w14:paraId="77EBE37A" w14:textId="0B481710" w:rsidR="00563DD3" w:rsidRPr="00986CBD" w:rsidRDefault="00563DD3" w:rsidP="00E71541">
            <w:pPr>
              <w:pStyle w:val="BodyText"/>
              <w:rPr>
                <w:rFonts w:cs="Arial"/>
                <w:sz w:val="20"/>
                <w:szCs w:val="20"/>
              </w:rPr>
            </w:pPr>
            <w:r w:rsidRPr="00986CBD">
              <w:rPr>
                <w:rFonts w:cs="Arial"/>
                <w:sz w:val="20"/>
                <w:szCs w:val="20"/>
              </w:rPr>
              <w:t>Long DRX command MAC CE</w:t>
            </w:r>
          </w:p>
        </w:tc>
        <w:tc>
          <w:tcPr>
            <w:tcW w:w="4253" w:type="dxa"/>
          </w:tcPr>
          <w:p w14:paraId="2F82B350" w14:textId="2CA0AEB8" w:rsidR="00563DD3" w:rsidRPr="00986CBD" w:rsidRDefault="00563DD3" w:rsidP="00B8428E">
            <w:pPr>
              <w:pStyle w:val="B1"/>
              <w:ind w:left="0" w:firstLine="0"/>
              <w:jc w:val="left"/>
              <w:rPr>
                <w:rFonts w:ascii="Arial" w:hAnsi="Arial" w:cs="Arial"/>
                <w:sz w:val="20"/>
                <w:szCs w:val="20"/>
              </w:rPr>
            </w:pPr>
            <w:r w:rsidRPr="00986CBD">
              <w:rPr>
                <w:rFonts w:ascii="Arial" w:hAnsi="Arial" w:cs="Arial"/>
                <w:sz w:val="20"/>
                <w:szCs w:val="20"/>
              </w:rPr>
              <w:t>MAC CE which puts the UE in Long DRX if short DRX is configured</w:t>
            </w:r>
          </w:p>
        </w:tc>
        <w:tc>
          <w:tcPr>
            <w:tcW w:w="2268" w:type="dxa"/>
          </w:tcPr>
          <w:p w14:paraId="4425BE6F" w14:textId="51E24850" w:rsidR="001355C7" w:rsidRPr="00986CBD" w:rsidRDefault="001355C7" w:rsidP="001355C7">
            <w:pPr>
              <w:pStyle w:val="BodyText"/>
              <w:jc w:val="left"/>
              <w:rPr>
                <w:rFonts w:cs="Arial"/>
                <w:sz w:val="20"/>
                <w:szCs w:val="20"/>
              </w:rPr>
            </w:pPr>
            <w:r w:rsidRPr="00986CBD">
              <w:rPr>
                <w:rFonts w:cs="Arial"/>
                <w:sz w:val="20"/>
                <w:szCs w:val="20"/>
              </w:rPr>
              <w:t>No, not necessary</w:t>
            </w:r>
          </w:p>
        </w:tc>
      </w:tr>
    </w:tbl>
    <w:p w14:paraId="2AAC6D42" w14:textId="6631B8F8" w:rsidR="00DC0A73" w:rsidRPr="00986CBD" w:rsidRDefault="00AD7161" w:rsidP="00AD7161">
      <w:pPr>
        <w:pStyle w:val="TF"/>
        <w:rPr>
          <w:lang w:val="en-US"/>
        </w:rPr>
      </w:pPr>
      <w:r w:rsidRPr="00986CBD">
        <w:rPr>
          <w:lang w:val="en-US"/>
        </w:rPr>
        <w:t>Table 1 – Parameters and MAC CEs related to DRX configuration</w:t>
      </w:r>
    </w:p>
    <w:p w14:paraId="6A1A7331" w14:textId="58CEDD56" w:rsidR="00DC0A73" w:rsidRPr="00986CBD" w:rsidRDefault="00A40C2C" w:rsidP="00A40C2C">
      <w:pPr>
        <w:pStyle w:val="Proposal"/>
      </w:pPr>
      <w:bookmarkStart w:id="13" w:name="_Toc61524959"/>
      <w:r w:rsidRPr="00986CBD">
        <w:t xml:space="preserve">The MBS DRX operation supports the parameters </w:t>
      </w:r>
      <w:r w:rsidR="0052231B" w:rsidRPr="00986CBD">
        <w:t>listed in Table 1</w:t>
      </w:r>
      <w:r w:rsidR="00191D35" w:rsidRPr="00986CBD">
        <w:t xml:space="preserve"> and the baseline is that they operate </w:t>
      </w:r>
      <w:r w:rsidR="00C6309D" w:rsidRPr="00986CBD">
        <w:t xml:space="preserve">(actions for start/stop/expiry etc) </w:t>
      </w:r>
      <w:r w:rsidR="00B27AFD" w:rsidRPr="00986CBD">
        <w:t xml:space="preserve">similar to </w:t>
      </w:r>
      <w:r w:rsidR="00191D35" w:rsidRPr="00986CBD">
        <w:t>Unicast DRX operation</w:t>
      </w:r>
      <w:r w:rsidR="0052231B" w:rsidRPr="00986CBD">
        <w:t>.</w:t>
      </w:r>
      <w:bookmarkEnd w:id="13"/>
    </w:p>
    <w:p w14:paraId="24CC38BF" w14:textId="23A6B39D" w:rsidR="00174A4D" w:rsidRPr="00986CBD" w:rsidRDefault="00174A4D" w:rsidP="00174A4D">
      <w:pPr>
        <w:pStyle w:val="Heading2"/>
      </w:pPr>
      <w:r w:rsidRPr="00986CBD">
        <w:t>2.</w:t>
      </w:r>
      <w:r w:rsidR="00DA679E" w:rsidRPr="00986CBD">
        <w:t>5</w:t>
      </w:r>
      <w:r w:rsidRPr="00986CBD">
        <w:tab/>
        <w:t>Assumptions</w:t>
      </w:r>
    </w:p>
    <w:p w14:paraId="49A9CCE1" w14:textId="77777777" w:rsidR="00174A4D" w:rsidRPr="00986CBD" w:rsidRDefault="00174A4D" w:rsidP="00174A4D">
      <w:pPr>
        <w:pStyle w:val="BodyText"/>
      </w:pPr>
      <w:r w:rsidRPr="00986CBD">
        <w:t xml:space="preserve">One assumption we make in this analysis is that the UE (once configured) monitors PDCCH and does so for both G-RNTI and C-RNTI. We understand RAN1 is working with "group-common PDCCH" for G-RNTI and "UE-specific PDCCH" for C-RNTI. Exactly how simultaneous and parallel (e.g. slot-level, symbol-level) this monitoring needs to be can be left for RAN1 to determine. We assume a HARQ transmission on UE-specific PDCCH uses the same HARQ processes as a HARQ transmission on group-common PDCCH (assuming both transmissions are on the same cell). Making this assumption allows for a retransmission of a MAC PDU on C-RNTI which was originally transmitted with G-RNTI. </w:t>
      </w:r>
    </w:p>
    <w:p w14:paraId="1225B73F" w14:textId="77777777" w:rsidR="00174A4D" w:rsidRPr="00986CBD" w:rsidRDefault="00174A4D" w:rsidP="00174A4D">
      <w:pPr>
        <w:pStyle w:val="BodyText"/>
      </w:pPr>
      <w:r w:rsidRPr="00986CBD">
        <w:t xml:space="preserve">For MAC it is assumed that the UE can receive some transport blocks scrambled with C-RNTI followed by some transport blocks scrambled with G-RNTI and vice versa without any prior explicitly signalled "switch". We think such an assumption is reasonable to make given that a legacy UE could monitor for both C-RNTI and CS-RNTI for example. We also recognize that there might be some timing requirements and scheduling restrictions between transmissions of transport blocks with G-RNTI and C-RNTI, but also this topic is for RAN1 to study. </w:t>
      </w:r>
    </w:p>
    <w:p w14:paraId="4BF3A7C1" w14:textId="45630F95" w:rsidR="00174A4D" w:rsidRPr="00986CBD" w:rsidRDefault="00174A4D" w:rsidP="00174A4D">
      <w:pPr>
        <w:pStyle w:val="BodyText"/>
      </w:pPr>
      <w:r w:rsidRPr="00986CBD">
        <w:t>We think it would be beneficial for the collaboration between RAN1 and RAN2 to spell out the assumptions MAC makes on PHY and then share these assumptions with RAN1.</w:t>
      </w:r>
    </w:p>
    <w:p w14:paraId="195BF525" w14:textId="7979589A" w:rsidR="005476B7" w:rsidRPr="00986CBD" w:rsidRDefault="00174A4D" w:rsidP="00FE5D2A">
      <w:pPr>
        <w:pStyle w:val="Proposal"/>
      </w:pPr>
      <w:bookmarkStart w:id="14" w:name="_Toc61524960"/>
      <w:r w:rsidRPr="00986CBD">
        <w:t>Send an LS to RAN1 stating the assumptions RAN2 makes on the PHY.</w:t>
      </w:r>
      <w:bookmarkEnd w:id="14"/>
    </w:p>
    <w:p w14:paraId="79B4621E" w14:textId="2A5E34DE" w:rsidR="00047B8D" w:rsidRPr="00986CBD" w:rsidRDefault="00047B8D" w:rsidP="00047B8D">
      <w:pPr>
        <w:pStyle w:val="Heading1"/>
      </w:pPr>
      <w:r w:rsidRPr="00986CBD">
        <w:lastRenderedPageBreak/>
        <w:t>3</w:t>
      </w:r>
      <w:r w:rsidRPr="00986CBD">
        <w:tab/>
        <w:t>Proposed LS to RAN1</w:t>
      </w:r>
    </w:p>
    <w:p w14:paraId="7B1EE962" w14:textId="5D2AE561" w:rsidR="00BA1F91" w:rsidRPr="00986CBD" w:rsidRDefault="00BA1F91" w:rsidP="00BA1F91"/>
    <w:p w14:paraId="5EF8DB77" w14:textId="480C4418" w:rsidR="00C876F1" w:rsidRPr="00986CBD" w:rsidRDefault="00C876F1" w:rsidP="00C876F1">
      <w:pPr>
        <w:tabs>
          <w:tab w:val="right" w:pos="9639"/>
        </w:tabs>
        <w:overflowPunct/>
        <w:autoSpaceDE/>
        <w:autoSpaceDN/>
        <w:adjustRightInd/>
        <w:spacing w:after="0"/>
        <w:textAlignment w:val="auto"/>
        <w:rPr>
          <w:rFonts w:ascii="Arial" w:hAnsi="Arial" w:cs="Arial"/>
          <w:b/>
          <w:bCs/>
          <w:sz w:val="24"/>
          <w:szCs w:val="24"/>
          <w:lang w:eastAsia="en-US"/>
        </w:rPr>
      </w:pPr>
      <w:r w:rsidRPr="00986CBD">
        <w:rPr>
          <w:rFonts w:ascii="Arial" w:hAnsi="Arial" w:cs="Arial"/>
          <w:b/>
          <w:bCs/>
          <w:sz w:val="24"/>
          <w:szCs w:val="24"/>
          <w:lang w:eastAsia="en-US"/>
        </w:rPr>
        <w:t>3GPP TSG-RAN WG2 #11</w:t>
      </w:r>
      <w:r w:rsidR="00EF01FB" w:rsidRPr="00986CBD">
        <w:rPr>
          <w:rFonts w:ascii="Arial" w:hAnsi="Arial" w:cs="Arial"/>
          <w:b/>
          <w:bCs/>
          <w:sz w:val="24"/>
          <w:szCs w:val="24"/>
          <w:lang w:eastAsia="en-US"/>
        </w:rPr>
        <w:t>3</w:t>
      </w:r>
      <w:r w:rsidRPr="00986CBD">
        <w:rPr>
          <w:rFonts w:ascii="Arial" w:hAnsi="Arial" w:cs="Arial"/>
          <w:b/>
          <w:bCs/>
          <w:sz w:val="24"/>
          <w:szCs w:val="24"/>
          <w:lang w:eastAsia="en-US"/>
        </w:rPr>
        <w:t>-e</w:t>
      </w:r>
      <w:r w:rsidRPr="00986CBD">
        <w:rPr>
          <w:rFonts w:ascii="Arial" w:hAnsi="Arial" w:cs="Arial"/>
          <w:b/>
          <w:bCs/>
          <w:sz w:val="24"/>
          <w:szCs w:val="24"/>
          <w:lang w:eastAsia="en-US"/>
        </w:rPr>
        <w:tab/>
        <w:t>TD</w:t>
      </w:r>
    </w:p>
    <w:p w14:paraId="0C085141" w14:textId="31BE4EF4" w:rsidR="00C876F1" w:rsidRPr="00986CBD" w:rsidRDefault="00AD52E4" w:rsidP="00C876F1">
      <w:pPr>
        <w:pBdr>
          <w:bottom w:val="single" w:sz="4" w:space="1" w:color="auto"/>
        </w:pBdr>
        <w:tabs>
          <w:tab w:val="right" w:pos="9639"/>
        </w:tabs>
        <w:overflowPunct/>
        <w:autoSpaceDE/>
        <w:autoSpaceDN/>
        <w:adjustRightInd/>
        <w:spacing w:after="0"/>
        <w:textAlignment w:val="auto"/>
        <w:rPr>
          <w:rFonts w:ascii="Arial" w:hAnsi="Arial" w:cs="Arial"/>
          <w:b/>
          <w:bCs/>
          <w:sz w:val="24"/>
          <w:szCs w:val="24"/>
          <w:lang w:eastAsia="en-US"/>
        </w:rPr>
      </w:pPr>
      <w:r w:rsidRPr="00986CBD">
        <w:rPr>
          <w:rFonts w:ascii="Arial" w:hAnsi="Arial" w:cs="Arial"/>
          <w:b/>
          <w:bCs/>
          <w:sz w:val="24"/>
          <w:szCs w:val="24"/>
          <w:lang w:eastAsia="en-US"/>
        </w:rPr>
        <w:t xml:space="preserve">Electronic meeting, </w:t>
      </w:r>
      <w:r w:rsidR="00EF01FB" w:rsidRPr="00986CBD">
        <w:rPr>
          <w:rFonts w:ascii="Arial" w:hAnsi="Arial" w:cs="Arial"/>
          <w:b/>
          <w:bCs/>
          <w:sz w:val="24"/>
          <w:szCs w:val="24"/>
          <w:lang w:eastAsia="en-US"/>
        </w:rPr>
        <w:t xml:space="preserve">January </w:t>
      </w:r>
      <w:r w:rsidR="00711BB8" w:rsidRPr="00986CBD">
        <w:rPr>
          <w:rFonts w:ascii="Arial" w:hAnsi="Arial" w:cs="Arial"/>
          <w:b/>
          <w:bCs/>
          <w:sz w:val="24"/>
          <w:szCs w:val="24"/>
          <w:lang w:eastAsia="en-US"/>
        </w:rPr>
        <w:t>25</w:t>
      </w:r>
      <w:r w:rsidR="00711BB8" w:rsidRPr="00986CBD">
        <w:rPr>
          <w:rFonts w:ascii="Arial" w:hAnsi="Arial" w:cs="Arial"/>
          <w:b/>
          <w:bCs/>
          <w:sz w:val="24"/>
          <w:szCs w:val="24"/>
          <w:vertAlign w:val="superscript"/>
          <w:lang w:eastAsia="en-US"/>
        </w:rPr>
        <w:t>th</w:t>
      </w:r>
      <w:r w:rsidR="00711BB8" w:rsidRPr="00986CBD">
        <w:rPr>
          <w:rFonts w:ascii="Arial" w:hAnsi="Arial" w:cs="Arial"/>
          <w:b/>
          <w:bCs/>
          <w:sz w:val="24"/>
          <w:szCs w:val="24"/>
          <w:lang w:eastAsia="en-US"/>
        </w:rPr>
        <w:t xml:space="preserve"> – February 5</w:t>
      </w:r>
      <w:r w:rsidR="00711BB8" w:rsidRPr="00986CBD">
        <w:rPr>
          <w:rFonts w:ascii="Arial" w:hAnsi="Arial" w:cs="Arial"/>
          <w:b/>
          <w:bCs/>
          <w:sz w:val="24"/>
          <w:szCs w:val="24"/>
          <w:vertAlign w:val="superscript"/>
          <w:lang w:eastAsia="en-US"/>
        </w:rPr>
        <w:t>th</w:t>
      </w:r>
      <w:r w:rsidR="00711BB8" w:rsidRPr="00986CBD">
        <w:rPr>
          <w:rFonts w:ascii="Arial" w:hAnsi="Arial" w:cs="Arial"/>
          <w:b/>
          <w:bCs/>
          <w:sz w:val="24"/>
          <w:szCs w:val="24"/>
          <w:lang w:eastAsia="en-US"/>
        </w:rPr>
        <w:t xml:space="preserve"> 2021</w:t>
      </w:r>
    </w:p>
    <w:p w14:paraId="3621E91B" w14:textId="77777777" w:rsidR="00C876F1" w:rsidRPr="00986CBD" w:rsidRDefault="00C876F1" w:rsidP="00C876F1">
      <w:pPr>
        <w:overflowPunct/>
        <w:autoSpaceDE/>
        <w:autoSpaceDN/>
        <w:adjustRightInd/>
        <w:spacing w:after="0"/>
        <w:textAlignment w:val="auto"/>
        <w:rPr>
          <w:rFonts w:ascii="Arial" w:hAnsi="Arial" w:cs="Arial"/>
          <w:lang w:eastAsia="en-US"/>
        </w:rPr>
      </w:pPr>
    </w:p>
    <w:p w14:paraId="4DF87704" w14:textId="145FDFEF" w:rsidR="00C876F1" w:rsidRPr="00986CBD" w:rsidRDefault="00C876F1" w:rsidP="00C876F1">
      <w:pPr>
        <w:overflowPunct/>
        <w:autoSpaceDE/>
        <w:autoSpaceDN/>
        <w:adjustRightInd/>
        <w:spacing w:before="240" w:after="60"/>
        <w:ind w:left="1701" w:hanging="1701"/>
        <w:textAlignment w:val="auto"/>
        <w:outlineLvl w:val="0"/>
        <w:rPr>
          <w:rFonts w:ascii="Arial" w:hAnsi="Arial" w:cs="Arial"/>
          <w:b/>
          <w:bCs/>
          <w:kern w:val="28"/>
          <w:lang w:eastAsia="en-US"/>
        </w:rPr>
      </w:pPr>
      <w:r w:rsidRPr="00986CBD">
        <w:rPr>
          <w:rFonts w:ascii="Arial" w:hAnsi="Arial" w:cs="Arial"/>
          <w:b/>
          <w:bCs/>
          <w:kern w:val="28"/>
          <w:lang w:eastAsia="en-US"/>
        </w:rPr>
        <w:t>Title:</w:t>
      </w:r>
      <w:r w:rsidRPr="00986CBD">
        <w:rPr>
          <w:rFonts w:ascii="Arial" w:hAnsi="Arial" w:cs="Arial"/>
          <w:b/>
          <w:bCs/>
          <w:kern w:val="28"/>
          <w:lang w:eastAsia="en-US"/>
        </w:rPr>
        <w:tab/>
        <w:t xml:space="preserve">[DRAFT] LS on </w:t>
      </w:r>
      <w:r w:rsidR="00AD52E4" w:rsidRPr="00986CBD">
        <w:rPr>
          <w:rFonts w:ascii="Arial" w:hAnsi="Arial" w:cs="Arial"/>
          <w:b/>
          <w:bCs/>
          <w:kern w:val="28"/>
          <w:lang w:eastAsia="en-US"/>
        </w:rPr>
        <w:t>Assumptions related to MBS made on PHY from higher layers</w:t>
      </w:r>
    </w:p>
    <w:p w14:paraId="4FFAB5DC" w14:textId="0DE1D91A" w:rsidR="00C876F1" w:rsidRPr="00986CBD" w:rsidRDefault="00C876F1" w:rsidP="00C876F1">
      <w:pPr>
        <w:overflowPunct/>
        <w:autoSpaceDE/>
        <w:autoSpaceDN/>
        <w:adjustRightInd/>
        <w:spacing w:before="240" w:after="60"/>
        <w:ind w:left="1701" w:hanging="1701"/>
        <w:textAlignment w:val="auto"/>
        <w:outlineLvl w:val="0"/>
        <w:rPr>
          <w:rFonts w:ascii="Arial" w:hAnsi="Arial" w:cs="Arial"/>
          <w:b/>
          <w:bCs/>
          <w:kern w:val="28"/>
          <w:lang w:eastAsia="en-US"/>
        </w:rPr>
      </w:pPr>
      <w:r w:rsidRPr="00986CBD">
        <w:rPr>
          <w:rFonts w:ascii="Arial" w:hAnsi="Arial" w:cs="Arial"/>
          <w:b/>
          <w:bCs/>
          <w:kern w:val="28"/>
          <w:lang w:eastAsia="en-US"/>
        </w:rPr>
        <w:t>Response to:</w:t>
      </w:r>
      <w:r w:rsidRPr="00986CBD">
        <w:rPr>
          <w:rFonts w:ascii="Arial" w:hAnsi="Arial" w:cs="Arial"/>
          <w:b/>
          <w:bCs/>
          <w:kern w:val="28"/>
          <w:lang w:eastAsia="en-US"/>
        </w:rPr>
        <w:tab/>
      </w:r>
      <w:r w:rsidR="00AD52E4" w:rsidRPr="00986CBD">
        <w:rPr>
          <w:rFonts w:ascii="Arial" w:hAnsi="Arial" w:cs="Arial"/>
          <w:b/>
          <w:bCs/>
          <w:kern w:val="28"/>
          <w:lang w:eastAsia="en-US"/>
        </w:rPr>
        <w:t>N/A</w:t>
      </w:r>
    </w:p>
    <w:p w14:paraId="601F97DB" w14:textId="56339255" w:rsidR="00C876F1" w:rsidRPr="00986CBD" w:rsidRDefault="00C876F1" w:rsidP="00C876F1">
      <w:pPr>
        <w:overflowPunct/>
        <w:autoSpaceDE/>
        <w:autoSpaceDN/>
        <w:adjustRightInd/>
        <w:spacing w:before="240" w:after="60"/>
        <w:ind w:left="1701" w:hanging="1701"/>
        <w:textAlignment w:val="auto"/>
        <w:outlineLvl w:val="0"/>
        <w:rPr>
          <w:rFonts w:ascii="Arial" w:hAnsi="Arial" w:cs="Arial"/>
          <w:b/>
          <w:bCs/>
          <w:kern w:val="28"/>
          <w:lang w:eastAsia="en-US"/>
        </w:rPr>
      </w:pPr>
      <w:r w:rsidRPr="00986CBD">
        <w:rPr>
          <w:rFonts w:ascii="Arial" w:hAnsi="Arial" w:cs="Arial"/>
          <w:b/>
          <w:bCs/>
          <w:kern w:val="28"/>
          <w:lang w:eastAsia="en-US"/>
        </w:rPr>
        <w:t>Release:</w:t>
      </w:r>
      <w:r w:rsidRPr="00986CBD">
        <w:rPr>
          <w:rFonts w:ascii="Arial" w:hAnsi="Arial" w:cs="Arial"/>
          <w:b/>
          <w:bCs/>
          <w:kern w:val="28"/>
          <w:lang w:eastAsia="en-US"/>
        </w:rPr>
        <w:tab/>
      </w:r>
      <w:r w:rsidR="00AD52E4" w:rsidRPr="00986CBD">
        <w:rPr>
          <w:rFonts w:ascii="Arial" w:hAnsi="Arial" w:cs="Arial"/>
          <w:b/>
          <w:bCs/>
          <w:kern w:val="28"/>
          <w:lang w:eastAsia="en-US"/>
        </w:rPr>
        <w:t>Rel-17</w:t>
      </w:r>
    </w:p>
    <w:p w14:paraId="37118BB8" w14:textId="6052A715" w:rsidR="00C876F1" w:rsidRPr="00986CBD" w:rsidRDefault="00C876F1" w:rsidP="00C876F1">
      <w:pPr>
        <w:overflowPunct/>
        <w:autoSpaceDE/>
        <w:autoSpaceDN/>
        <w:adjustRightInd/>
        <w:spacing w:before="240" w:after="60"/>
        <w:ind w:left="1701" w:hanging="1701"/>
        <w:textAlignment w:val="auto"/>
        <w:outlineLvl w:val="0"/>
        <w:rPr>
          <w:rFonts w:ascii="Arial" w:hAnsi="Arial" w:cs="Arial"/>
          <w:b/>
          <w:bCs/>
          <w:kern w:val="28"/>
          <w:lang w:eastAsia="en-US"/>
        </w:rPr>
      </w:pPr>
      <w:r w:rsidRPr="00986CBD">
        <w:rPr>
          <w:rFonts w:ascii="Arial" w:hAnsi="Arial" w:cs="Arial"/>
          <w:b/>
          <w:bCs/>
          <w:kern w:val="28"/>
          <w:lang w:eastAsia="en-US"/>
        </w:rPr>
        <w:t>Work Item:</w:t>
      </w:r>
      <w:r w:rsidRPr="00986CBD">
        <w:rPr>
          <w:rFonts w:ascii="Arial" w:hAnsi="Arial" w:cs="Arial"/>
          <w:b/>
          <w:bCs/>
          <w:kern w:val="28"/>
          <w:lang w:eastAsia="en-US"/>
        </w:rPr>
        <w:tab/>
      </w:r>
      <w:r w:rsidR="00AD52E4" w:rsidRPr="00986CBD">
        <w:rPr>
          <w:rFonts w:ascii="Arial" w:hAnsi="Arial" w:cs="Arial"/>
          <w:b/>
          <w:bCs/>
          <w:kern w:val="28"/>
          <w:lang w:eastAsia="en-US"/>
        </w:rPr>
        <w:t>NR_MBS-Core</w:t>
      </w:r>
    </w:p>
    <w:p w14:paraId="45E60891" w14:textId="77777777" w:rsidR="006B0725" w:rsidRPr="00986CBD" w:rsidRDefault="006B0725" w:rsidP="006B0725">
      <w:pPr>
        <w:overflowPunct/>
        <w:autoSpaceDE/>
        <w:autoSpaceDN/>
        <w:adjustRightInd/>
        <w:spacing w:after="60"/>
        <w:textAlignment w:val="auto"/>
        <w:rPr>
          <w:rFonts w:ascii="Arial" w:hAnsi="Arial" w:cs="Arial"/>
          <w:b/>
          <w:lang w:eastAsia="en-US"/>
        </w:rPr>
      </w:pPr>
    </w:p>
    <w:p w14:paraId="5C71BF32" w14:textId="6DEE98A7" w:rsidR="00C876F1" w:rsidRPr="00986CBD" w:rsidRDefault="00C876F1" w:rsidP="006B0725">
      <w:pPr>
        <w:overflowPunct/>
        <w:autoSpaceDE/>
        <w:autoSpaceDN/>
        <w:adjustRightInd/>
        <w:spacing w:after="60"/>
        <w:textAlignment w:val="auto"/>
        <w:rPr>
          <w:rFonts w:ascii="Arial" w:hAnsi="Arial" w:cs="Arial"/>
          <w:b/>
          <w:lang w:eastAsia="en-US"/>
        </w:rPr>
      </w:pPr>
      <w:r w:rsidRPr="00986CBD">
        <w:rPr>
          <w:rFonts w:ascii="Arial" w:hAnsi="Arial" w:cs="Arial"/>
          <w:b/>
          <w:lang w:eastAsia="en-US"/>
        </w:rPr>
        <w:t>Source:</w:t>
      </w:r>
      <w:r w:rsidRPr="00986CBD">
        <w:rPr>
          <w:rFonts w:ascii="Arial" w:hAnsi="Arial" w:cs="Arial"/>
          <w:b/>
          <w:lang w:eastAsia="en-US"/>
        </w:rPr>
        <w:tab/>
      </w:r>
      <w:r w:rsidR="00D57EAB" w:rsidRPr="00986CBD">
        <w:rPr>
          <w:rFonts w:ascii="Arial" w:hAnsi="Arial" w:cs="Arial"/>
          <w:b/>
          <w:lang w:eastAsia="en-US"/>
        </w:rPr>
        <w:tab/>
      </w:r>
      <w:r w:rsidR="00AD52E4" w:rsidRPr="00986CBD">
        <w:rPr>
          <w:rFonts w:ascii="Arial" w:hAnsi="Arial" w:cs="Arial"/>
          <w:b/>
          <w:lang w:eastAsia="en-US"/>
        </w:rPr>
        <w:t>Ericsson (RAN2)</w:t>
      </w:r>
    </w:p>
    <w:p w14:paraId="12C0C9FE" w14:textId="780BA9D0" w:rsidR="00C876F1" w:rsidRPr="00986CBD" w:rsidRDefault="00C876F1" w:rsidP="006B0725">
      <w:pPr>
        <w:overflowPunct/>
        <w:autoSpaceDE/>
        <w:autoSpaceDN/>
        <w:adjustRightInd/>
        <w:spacing w:after="60"/>
        <w:textAlignment w:val="auto"/>
        <w:rPr>
          <w:rFonts w:ascii="Arial" w:hAnsi="Arial" w:cs="Arial"/>
          <w:b/>
          <w:lang w:eastAsia="en-US"/>
        </w:rPr>
      </w:pPr>
      <w:r w:rsidRPr="00986CBD">
        <w:rPr>
          <w:rFonts w:ascii="Arial" w:hAnsi="Arial" w:cs="Arial"/>
          <w:b/>
          <w:lang w:eastAsia="en-US"/>
        </w:rPr>
        <w:t>To:</w:t>
      </w:r>
      <w:r w:rsidRPr="00986CBD">
        <w:rPr>
          <w:rFonts w:ascii="Arial" w:hAnsi="Arial" w:cs="Arial"/>
          <w:b/>
          <w:lang w:eastAsia="en-US"/>
        </w:rPr>
        <w:tab/>
      </w:r>
      <w:r w:rsidR="00D57EAB" w:rsidRPr="00986CBD">
        <w:rPr>
          <w:rFonts w:ascii="Arial" w:hAnsi="Arial" w:cs="Arial"/>
          <w:b/>
          <w:lang w:eastAsia="en-US"/>
        </w:rPr>
        <w:tab/>
      </w:r>
      <w:r w:rsidR="00D57EAB" w:rsidRPr="00986CBD">
        <w:rPr>
          <w:rFonts w:ascii="Arial" w:hAnsi="Arial" w:cs="Arial"/>
          <w:b/>
          <w:lang w:eastAsia="en-US"/>
        </w:rPr>
        <w:tab/>
      </w:r>
      <w:r w:rsidR="00AD52E4" w:rsidRPr="00986CBD">
        <w:rPr>
          <w:rFonts w:ascii="Arial" w:hAnsi="Arial" w:cs="Arial"/>
          <w:b/>
          <w:lang w:eastAsia="en-US"/>
        </w:rPr>
        <w:t>RAN1</w:t>
      </w:r>
    </w:p>
    <w:p w14:paraId="0911CD2C" w14:textId="7A4B5A8E" w:rsidR="00C876F1" w:rsidRPr="00986CBD" w:rsidRDefault="00C876F1" w:rsidP="006B0725">
      <w:pPr>
        <w:overflowPunct/>
        <w:autoSpaceDE/>
        <w:autoSpaceDN/>
        <w:adjustRightInd/>
        <w:spacing w:after="60"/>
        <w:textAlignment w:val="auto"/>
        <w:rPr>
          <w:rFonts w:ascii="Arial" w:hAnsi="Arial" w:cs="Arial"/>
          <w:b/>
          <w:lang w:eastAsia="en-US"/>
        </w:rPr>
      </w:pPr>
      <w:r w:rsidRPr="00986CBD">
        <w:rPr>
          <w:rFonts w:ascii="Arial" w:hAnsi="Arial" w:cs="Arial"/>
          <w:b/>
          <w:lang w:eastAsia="en-US"/>
        </w:rPr>
        <w:t>Cc:</w:t>
      </w:r>
      <w:r w:rsidRPr="00986CBD">
        <w:rPr>
          <w:rFonts w:ascii="Arial" w:hAnsi="Arial" w:cs="Arial"/>
          <w:b/>
          <w:lang w:eastAsia="en-US"/>
        </w:rPr>
        <w:tab/>
      </w:r>
      <w:r w:rsidR="00D57EAB" w:rsidRPr="00986CBD">
        <w:rPr>
          <w:rFonts w:ascii="Arial" w:hAnsi="Arial" w:cs="Arial"/>
          <w:b/>
          <w:lang w:eastAsia="en-US"/>
        </w:rPr>
        <w:tab/>
      </w:r>
      <w:r w:rsidR="00D57EAB" w:rsidRPr="00986CBD">
        <w:rPr>
          <w:rFonts w:ascii="Arial" w:hAnsi="Arial" w:cs="Arial"/>
          <w:b/>
          <w:lang w:eastAsia="en-US"/>
        </w:rPr>
        <w:tab/>
      </w:r>
      <w:r w:rsidR="00AD52E4" w:rsidRPr="00986CBD">
        <w:rPr>
          <w:rFonts w:ascii="Arial" w:hAnsi="Arial" w:cs="Arial"/>
          <w:b/>
          <w:lang w:eastAsia="en-US"/>
        </w:rPr>
        <w:t>-</w:t>
      </w:r>
    </w:p>
    <w:p w14:paraId="0AF8D7CC" w14:textId="77777777" w:rsidR="00C876F1" w:rsidRPr="00986CBD" w:rsidRDefault="00C876F1" w:rsidP="00C876F1">
      <w:pPr>
        <w:overflowPunct/>
        <w:autoSpaceDE/>
        <w:autoSpaceDN/>
        <w:adjustRightInd/>
        <w:spacing w:after="60"/>
        <w:ind w:left="1985" w:hanging="1985"/>
        <w:textAlignment w:val="auto"/>
        <w:rPr>
          <w:rFonts w:ascii="Arial" w:hAnsi="Arial" w:cs="Arial"/>
          <w:bCs/>
          <w:lang w:eastAsia="en-US"/>
        </w:rPr>
      </w:pPr>
    </w:p>
    <w:p w14:paraId="077B532D" w14:textId="77777777" w:rsidR="00C876F1" w:rsidRPr="00986CBD" w:rsidRDefault="00C876F1" w:rsidP="00C876F1">
      <w:pPr>
        <w:tabs>
          <w:tab w:val="left" w:pos="2268"/>
        </w:tabs>
        <w:overflowPunct/>
        <w:autoSpaceDE/>
        <w:autoSpaceDN/>
        <w:adjustRightInd/>
        <w:spacing w:after="0"/>
        <w:textAlignment w:val="auto"/>
        <w:rPr>
          <w:rFonts w:ascii="Arial" w:hAnsi="Arial" w:cs="Arial"/>
          <w:bCs/>
          <w:lang w:eastAsia="en-US"/>
        </w:rPr>
      </w:pPr>
      <w:r w:rsidRPr="00986CBD">
        <w:rPr>
          <w:rFonts w:ascii="Arial" w:hAnsi="Arial" w:cs="Arial"/>
          <w:b/>
          <w:lang w:eastAsia="en-US"/>
        </w:rPr>
        <w:t>Contact Person:</w:t>
      </w:r>
      <w:r w:rsidRPr="00986CBD">
        <w:rPr>
          <w:rFonts w:ascii="Arial" w:hAnsi="Arial" w:cs="Arial"/>
          <w:bCs/>
          <w:lang w:eastAsia="en-US"/>
        </w:rPr>
        <w:tab/>
      </w:r>
    </w:p>
    <w:p w14:paraId="2132A351" w14:textId="1361BC2F" w:rsidR="00C876F1" w:rsidRPr="00986CBD" w:rsidRDefault="00C876F1" w:rsidP="00AD52E4">
      <w:pPr>
        <w:keepNext/>
        <w:tabs>
          <w:tab w:val="left" w:pos="2694"/>
        </w:tabs>
        <w:overflowPunct/>
        <w:autoSpaceDE/>
        <w:autoSpaceDN/>
        <w:adjustRightInd/>
        <w:spacing w:after="0"/>
        <w:ind w:left="567"/>
        <w:textAlignment w:val="auto"/>
        <w:outlineLvl w:val="3"/>
        <w:rPr>
          <w:rFonts w:ascii="Arial" w:hAnsi="Arial" w:cs="Arial"/>
          <w:b/>
          <w:bCs/>
          <w:lang w:eastAsia="en-US"/>
        </w:rPr>
      </w:pPr>
      <w:r w:rsidRPr="00986CBD">
        <w:rPr>
          <w:rFonts w:ascii="Arial" w:hAnsi="Arial" w:cs="Arial"/>
          <w:b/>
          <w:lang w:eastAsia="en-US"/>
        </w:rPr>
        <w:t>Name:</w:t>
      </w:r>
      <w:r w:rsidRPr="00986CBD">
        <w:rPr>
          <w:rFonts w:ascii="Arial" w:hAnsi="Arial" w:cs="Arial"/>
          <w:b/>
          <w:bCs/>
          <w:lang w:eastAsia="en-US"/>
        </w:rPr>
        <w:tab/>
      </w:r>
      <w:r w:rsidR="00AD52E4" w:rsidRPr="00986CBD">
        <w:rPr>
          <w:rFonts w:ascii="Arial" w:hAnsi="Arial" w:cs="Arial"/>
          <w:b/>
          <w:bCs/>
          <w:lang w:eastAsia="en-US"/>
        </w:rPr>
        <w:t>Mats Folke</w:t>
      </w:r>
    </w:p>
    <w:p w14:paraId="2EB01638" w14:textId="277D00F6" w:rsidR="00C876F1" w:rsidRPr="00986CBD" w:rsidRDefault="00C876F1" w:rsidP="00AD52E4">
      <w:pPr>
        <w:keepNext/>
        <w:tabs>
          <w:tab w:val="left" w:pos="2694"/>
        </w:tabs>
        <w:overflowPunct/>
        <w:autoSpaceDE/>
        <w:autoSpaceDN/>
        <w:adjustRightInd/>
        <w:spacing w:after="0"/>
        <w:ind w:left="567"/>
        <w:textAlignment w:val="auto"/>
        <w:outlineLvl w:val="3"/>
        <w:rPr>
          <w:rFonts w:ascii="Arial" w:hAnsi="Arial" w:cs="Arial"/>
          <w:b/>
          <w:bCs/>
          <w:lang w:eastAsia="en-US"/>
        </w:rPr>
      </w:pPr>
      <w:r w:rsidRPr="00986CBD">
        <w:rPr>
          <w:rFonts w:ascii="Arial" w:hAnsi="Arial" w:cs="Arial"/>
          <w:b/>
          <w:lang w:eastAsia="en-US"/>
        </w:rPr>
        <w:t>Tel. Number:</w:t>
      </w:r>
      <w:r w:rsidRPr="00986CBD">
        <w:rPr>
          <w:rFonts w:ascii="Arial" w:hAnsi="Arial" w:cs="Arial"/>
          <w:b/>
          <w:bCs/>
          <w:lang w:eastAsia="en-US"/>
        </w:rPr>
        <w:tab/>
      </w:r>
      <w:r w:rsidR="00AD52E4" w:rsidRPr="00986CBD">
        <w:rPr>
          <w:rFonts w:ascii="Arial" w:hAnsi="Arial" w:cs="Arial"/>
          <w:b/>
          <w:bCs/>
          <w:lang w:eastAsia="en-US"/>
        </w:rPr>
        <w:t>+46761271385</w:t>
      </w:r>
    </w:p>
    <w:p w14:paraId="34513A3C" w14:textId="019AA574" w:rsidR="00C876F1" w:rsidRPr="00986CBD" w:rsidRDefault="00C876F1" w:rsidP="00AD52E4">
      <w:pPr>
        <w:keepNext/>
        <w:tabs>
          <w:tab w:val="left" w:pos="2694"/>
        </w:tabs>
        <w:overflowPunct/>
        <w:autoSpaceDE/>
        <w:autoSpaceDN/>
        <w:adjustRightInd/>
        <w:spacing w:after="0"/>
        <w:ind w:left="567"/>
        <w:textAlignment w:val="auto"/>
        <w:outlineLvl w:val="3"/>
        <w:rPr>
          <w:rFonts w:ascii="Arial" w:hAnsi="Arial" w:cs="Arial"/>
          <w:b/>
          <w:bCs/>
          <w:color w:val="0000FF"/>
          <w:lang w:eastAsia="en-US"/>
        </w:rPr>
      </w:pPr>
      <w:r w:rsidRPr="00986CBD">
        <w:rPr>
          <w:rFonts w:ascii="Arial" w:hAnsi="Arial" w:cs="Arial"/>
          <w:b/>
          <w:color w:val="0000FF"/>
          <w:lang w:eastAsia="en-US"/>
        </w:rPr>
        <w:t>E-mail Address:</w:t>
      </w:r>
      <w:r w:rsidRPr="00986CBD">
        <w:rPr>
          <w:rFonts w:ascii="Arial" w:hAnsi="Arial" w:cs="Arial"/>
          <w:b/>
          <w:bCs/>
          <w:color w:val="0000FF"/>
          <w:lang w:eastAsia="en-US"/>
        </w:rPr>
        <w:tab/>
      </w:r>
      <w:r w:rsidR="00AD52E4" w:rsidRPr="00986CBD">
        <w:rPr>
          <w:rFonts w:ascii="Arial" w:hAnsi="Arial" w:cs="Arial"/>
          <w:b/>
          <w:bCs/>
          <w:color w:val="0000FF"/>
          <w:lang w:eastAsia="en-US"/>
        </w:rPr>
        <w:t>mats.folke@ericsson.com</w:t>
      </w:r>
    </w:p>
    <w:p w14:paraId="2B33EC1C" w14:textId="77777777" w:rsidR="00C876F1" w:rsidRPr="00986CBD" w:rsidRDefault="00C876F1" w:rsidP="00C876F1">
      <w:pPr>
        <w:overflowPunct/>
        <w:autoSpaceDE/>
        <w:autoSpaceDN/>
        <w:adjustRightInd/>
        <w:spacing w:after="60"/>
        <w:ind w:left="1985" w:hanging="1985"/>
        <w:textAlignment w:val="auto"/>
        <w:rPr>
          <w:rFonts w:ascii="Arial" w:hAnsi="Arial" w:cs="Arial"/>
          <w:b/>
          <w:lang w:eastAsia="en-US"/>
        </w:rPr>
      </w:pPr>
    </w:p>
    <w:p w14:paraId="01F5BF9F" w14:textId="77777777" w:rsidR="00C876F1" w:rsidRPr="00986CBD" w:rsidRDefault="00C876F1" w:rsidP="00C876F1">
      <w:pPr>
        <w:tabs>
          <w:tab w:val="left" w:pos="2268"/>
        </w:tabs>
        <w:overflowPunct/>
        <w:autoSpaceDE/>
        <w:autoSpaceDN/>
        <w:adjustRightInd/>
        <w:spacing w:after="0"/>
        <w:textAlignment w:val="auto"/>
        <w:rPr>
          <w:rFonts w:ascii="Arial" w:hAnsi="Arial" w:cs="Arial"/>
          <w:bCs/>
          <w:lang w:eastAsia="en-US"/>
        </w:rPr>
      </w:pPr>
      <w:r w:rsidRPr="00986CBD">
        <w:rPr>
          <w:rFonts w:ascii="Arial" w:hAnsi="Arial" w:cs="Arial"/>
          <w:b/>
          <w:lang w:eastAsia="en-US"/>
        </w:rPr>
        <w:t>Send any reply LS to:</w:t>
      </w:r>
      <w:r w:rsidRPr="00986CBD">
        <w:rPr>
          <w:rFonts w:ascii="Arial" w:hAnsi="Arial" w:cs="Arial"/>
          <w:b/>
          <w:lang w:eastAsia="en-US"/>
        </w:rPr>
        <w:tab/>
        <w:t xml:space="preserve">3GPP Liaisons Coordinator, </w:t>
      </w:r>
      <w:hyperlink r:id="rId12" w:history="1">
        <w:r w:rsidRPr="00986CBD">
          <w:rPr>
            <w:rFonts w:ascii="Arial" w:hAnsi="Arial" w:cs="Arial"/>
            <w:b/>
            <w:color w:val="0000FF"/>
            <w:u w:val="single"/>
            <w:lang w:eastAsia="en-US"/>
          </w:rPr>
          <w:t>mailto:3GPPLiaison@etsi.org</w:t>
        </w:r>
      </w:hyperlink>
      <w:r w:rsidRPr="00986CBD">
        <w:rPr>
          <w:rFonts w:ascii="Arial" w:hAnsi="Arial" w:cs="Arial"/>
          <w:b/>
          <w:lang w:eastAsia="en-US"/>
        </w:rPr>
        <w:t xml:space="preserve"> </w:t>
      </w:r>
      <w:r w:rsidRPr="00986CBD">
        <w:rPr>
          <w:rFonts w:ascii="Arial" w:hAnsi="Arial" w:cs="Arial"/>
          <w:bCs/>
          <w:lang w:eastAsia="en-US"/>
        </w:rPr>
        <w:tab/>
      </w:r>
    </w:p>
    <w:p w14:paraId="4BC4FB3F" w14:textId="77777777" w:rsidR="00C876F1" w:rsidRPr="00986CBD" w:rsidRDefault="00C876F1" w:rsidP="00C876F1">
      <w:pPr>
        <w:overflowPunct/>
        <w:autoSpaceDE/>
        <w:autoSpaceDN/>
        <w:adjustRightInd/>
        <w:spacing w:after="60"/>
        <w:ind w:left="1985" w:hanging="1985"/>
        <w:textAlignment w:val="auto"/>
        <w:rPr>
          <w:rFonts w:ascii="Arial" w:hAnsi="Arial" w:cs="Arial"/>
          <w:b/>
          <w:lang w:eastAsia="en-US"/>
        </w:rPr>
      </w:pPr>
    </w:p>
    <w:p w14:paraId="5EE77A7A" w14:textId="264E18A2" w:rsidR="00C876F1" w:rsidRPr="00986CBD" w:rsidRDefault="00C876F1" w:rsidP="00C876F1">
      <w:pPr>
        <w:overflowPunct/>
        <w:autoSpaceDE/>
        <w:autoSpaceDN/>
        <w:adjustRightInd/>
        <w:spacing w:before="240" w:after="60"/>
        <w:ind w:left="1701" w:hanging="1701"/>
        <w:textAlignment w:val="auto"/>
        <w:outlineLvl w:val="0"/>
        <w:rPr>
          <w:rFonts w:ascii="Arial" w:hAnsi="Arial" w:cs="Arial"/>
          <w:b/>
          <w:bCs/>
          <w:kern w:val="28"/>
          <w:lang w:eastAsia="en-US"/>
        </w:rPr>
      </w:pPr>
      <w:r w:rsidRPr="00986CBD">
        <w:rPr>
          <w:rFonts w:ascii="Arial" w:hAnsi="Arial" w:cs="Arial"/>
          <w:b/>
          <w:bCs/>
          <w:kern w:val="28"/>
          <w:lang w:eastAsia="en-US"/>
        </w:rPr>
        <w:t>Attachments:</w:t>
      </w:r>
      <w:r w:rsidRPr="00986CBD">
        <w:rPr>
          <w:rFonts w:ascii="Arial" w:hAnsi="Arial" w:cs="Arial"/>
          <w:b/>
          <w:bCs/>
          <w:kern w:val="28"/>
          <w:lang w:eastAsia="en-US"/>
        </w:rPr>
        <w:tab/>
      </w:r>
      <w:r w:rsidR="00AD52E4" w:rsidRPr="00986CBD">
        <w:rPr>
          <w:rFonts w:ascii="Arial" w:hAnsi="Arial" w:cs="Arial"/>
          <w:b/>
          <w:bCs/>
          <w:kern w:val="28"/>
          <w:lang w:eastAsia="en-US"/>
        </w:rPr>
        <w:t>None</w:t>
      </w:r>
    </w:p>
    <w:p w14:paraId="71527BF3" w14:textId="77777777" w:rsidR="00C876F1" w:rsidRPr="00986CBD" w:rsidRDefault="00C876F1" w:rsidP="00C876F1">
      <w:pPr>
        <w:pBdr>
          <w:bottom w:val="single" w:sz="4" w:space="1" w:color="auto"/>
        </w:pBdr>
        <w:overflowPunct/>
        <w:autoSpaceDE/>
        <w:autoSpaceDN/>
        <w:adjustRightInd/>
        <w:spacing w:after="0"/>
        <w:textAlignment w:val="auto"/>
        <w:rPr>
          <w:rFonts w:ascii="Arial" w:hAnsi="Arial" w:cs="Arial"/>
          <w:lang w:eastAsia="en-US"/>
        </w:rPr>
      </w:pPr>
    </w:p>
    <w:p w14:paraId="046A0D1F" w14:textId="77777777" w:rsidR="00C876F1" w:rsidRPr="00986CBD" w:rsidRDefault="00C876F1" w:rsidP="00C876F1">
      <w:pPr>
        <w:overflowPunct/>
        <w:autoSpaceDE/>
        <w:autoSpaceDN/>
        <w:adjustRightInd/>
        <w:spacing w:after="0"/>
        <w:textAlignment w:val="auto"/>
        <w:rPr>
          <w:rFonts w:ascii="Arial" w:hAnsi="Arial" w:cs="Arial"/>
          <w:lang w:eastAsia="en-US"/>
        </w:rPr>
      </w:pPr>
    </w:p>
    <w:p w14:paraId="73860AD7" w14:textId="77777777" w:rsidR="00C876F1" w:rsidRPr="00986CBD" w:rsidRDefault="00C876F1" w:rsidP="00C876F1">
      <w:pPr>
        <w:overflowPunct/>
        <w:autoSpaceDE/>
        <w:autoSpaceDN/>
        <w:adjustRightInd/>
        <w:spacing w:after="120"/>
        <w:textAlignment w:val="auto"/>
        <w:rPr>
          <w:rFonts w:ascii="Arial" w:hAnsi="Arial" w:cs="Arial"/>
          <w:b/>
          <w:lang w:eastAsia="en-US"/>
        </w:rPr>
      </w:pPr>
      <w:r w:rsidRPr="00986CBD">
        <w:rPr>
          <w:rFonts w:ascii="Arial" w:hAnsi="Arial" w:cs="Arial"/>
          <w:b/>
          <w:lang w:eastAsia="en-US"/>
        </w:rPr>
        <w:t>1. Overall Description:</w:t>
      </w:r>
    </w:p>
    <w:p w14:paraId="6126433F" w14:textId="7536547D" w:rsidR="00B1711C" w:rsidRPr="00986CBD" w:rsidRDefault="00B1711C" w:rsidP="00282D52">
      <w:pPr>
        <w:pStyle w:val="BodyText"/>
      </w:pPr>
      <w:r w:rsidRPr="00986CBD">
        <w:t xml:space="preserve">RAN2 would like to keep RAN1 updated of the progress of the work in RAN2. </w:t>
      </w:r>
      <w:r w:rsidR="000F18D8" w:rsidRPr="00986CBD">
        <w:t>Following discussions, RAN2 has concluded on the following assumptions on PHY made by higher layers:</w:t>
      </w:r>
    </w:p>
    <w:p w14:paraId="67AD5361" w14:textId="5D48879A" w:rsidR="00282D52" w:rsidRPr="00986CBD" w:rsidRDefault="001D631B" w:rsidP="00282D52">
      <w:pPr>
        <w:pStyle w:val="BodyText"/>
      </w:pPr>
      <w:r w:rsidRPr="00986CBD">
        <w:t>T</w:t>
      </w:r>
      <w:r w:rsidR="00282D52" w:rsidRPr="00986CBD">
        <w:t xml:space="preserve">he UE (once configured) monitors PDCCH and does so for both G-RNTI and C-RNTI. We understand RAN1 is working with "group-common PDCCH" for G-RNTI and "UE-specific PDCCH" for C-RNTI. Exactly how simultaneous and parallel (e.g. slot-level, symbol-level) this monitoring needs to be can be left for RAN1 to determine. </w:t>
      </w:r>
      <w:r w:rsidRPr="00986CBD">
        <w:t>RAN2</w:t>
      </w:r>
      <w:r w:rsidR="00282D52" w:rsidRPr="00986CBD">
        <w:t xml:space="preserve"> assume a HARQ transmission on UE-specific PDCCH uses the same HARQ processes as a HARQ transmission on group-common PDCCH (assuming both transmissions are on the same cell). Making this assumption allows for a retransmission of a MAC PDU on C-RNTI which was originally transmitted with G-RNTI. </w:t>
      </w:r>
      <w:r w:rsidR="00C021BC" w:rsidRPr="00986CBD">
        <w:t>RAN2 sees this function as a way to improve reliability.</w:t>
      </w:r>
    </w:p>
    <w:p w14:paraId="228F1973" w14:textId="77777777" w:rsidR="00E66ECB" w:rsidRPr="00986CBD" w:rsidRDefault="00282D52" w:rsidP="00282D52">
      <w:pPr>
        <w:pStyle w:val="BodyText"/>
      </w:pPr>
      <w:r w:rsidRPr="00986CBD">
        <w:t xml:space="preserve">For MAC it is assumed that the UE can receive some transport blocks scrambled with C-RNTI followed by some transport blocks scrambled with G-RNTI and vice versa without any prior explicitly signalled "switch". We think such an assumption </w:t>
      </w:r>
      <w:r w:rsidR="00E66ECB" w:rsidRPr="00986CBD">
        <w:t xml:space="preserve">should not introduce too much added UE complexity </w:t>
      </w:r>
      <w:r w:rsidRPr="00986CBD">
        <w:t xml:space="preserve">given that a legacy UE could monitor for both C-RNTI and CS-RNTI for example. </w:t>
      </w:r>
    </w:p>
    <w:p w14:paraId="7F64A247" w14:textId="2F0483A3" w:rsidR="00282D52" w:rsidRPr="00986CBD" w:rsidRDefault="00E66ECB" w:rsidP="00282D52">
      <w:pPr>
        <w:pStyle w:val="BodyText"/>
      </w:pPr>
      <w:r w:rsidRPr="00986CBD">
        <w:t>RAN2 also</w:t>
      </w:r>
      <w:r w:rsidR="00282D52" w:rsidRPr="00986CBD">
        <w:t xml:space="preserve"> recognize that there might be some timing requirements and scheduling restrictions between transmissions of transport blocks with G-RNTI and C-RNTI, but also this topic is for RAN1 to study. </w:t>
      </w:r>
    </w:p>
    <w:p w14:paraId="2ACE22B4" w14:textId="77777777" w:rsidR="00C876F1" w:rsidRPr="00986CBD" w:rsidRDefault="00C876F1" w:rsidP="00C876F1">
      <w:pPr>
        <w:overflowPunct/>
        <w:autoSpaceDE/>
        <w:autoSpaceDN/>
        <w:adjustRightInd/>
        <w:spacing w:after="0"/>
        <w:textAlignment w:val="auto"/>
        <w:rPr>
          <w:rFonts w:ascii="Arial" w:hAnsi="Arial" w:cs="Arial"/>
          <w:lang w:eastAsia="en-US"/>
        </w:rPr>
      </w:pPr>
    </w:p>
    <w:p w14:paraId="41162BE2" w14:textId="77777777" w:rsidR="00C876F1" w:rsidRPr="00986CBD" w:rsidRDefault="00C876F1" w:rsidP="00C876F1">
      <w:pPr>
        <w:overflowPunct/>
        <w:autoSpaceDE/>
        <w:autoSpaceDN/>
        <w:adjustRightInd/>
        <w:spacing w:after="120"/>
        <w:textAlignment w:val="auto"/>
        <w:rPr>
          <w:rFonts w:ascii="Arial" w:hAnsi="Arial" w:cs="Arial"/>
          <w:b/>
          <w:lang w:eastAsia="en-US"/>
        </w:rPr>
      </w:pPr>
      <w:r w:rsidRPr="00986CBD">
        <w:rPr>
          <w:rFonts w:ascii="Arial" w:hAnsi="Arial" w:cs="Arial"/>
          <w:b/>
          <w:lang w:eastAsia="en-US"/>
        </w:rPr>
        <w:t>2. Actions:</w:t>
      </w:r>
    </w:p>
    <w:p w14:paraId="0A9E4470" w14:textId="21E50ABB" w:rsidR="00C876F1" w:rsidRPr="00986CBD" w:rsidRDefault="00C876F1" w:rsidP="00C876F1">
      <w:pPr>
        <w:overflowPunct/>
        <w:autoSpaceDE/>
        <w:autoSpaceDN/>
        <w:adjustRightInd/>
        <w:spacing w:after="120"/>
        <w:ind w:left="1985" w:hanging="1985"/>
        <w:textAlignment w:val="auto"/>
        <w:rPr>
          <w:rFonts w:ascii="Arial" w:hAnsi="Arial" w:cs="Arial"/>
          <w:b/>
          <w:lang w:eastAsia="en-US"/>
        </w:rPr>
      </w:pPr>
      <w:r w:rsidRPr="00986CBD">
        <w:rPr>
          <w:rFonts w:ascii="Arial" w:hAnsi="Arial" w:cs="Arial"/>
          <w:b/>
          <w:lang w:eastAsia="en-US"/>
        </w:rPr>
        <w:t>To</w:t>
      </w:r>
      <w:r w:rsidR="003D2A84" w:rsidRPr="00986CBD">
        <w:rPr>
          <w:rFonts w:ascii="Arial" w:hAnsi="Arial" w:cs="Arial"/>
          <w:b/>
          <w:lang w:eastAsia="en-US"/>
        </w:rPr>
        <w:t xml:space="preserve"> RAN1</w:t>
      </w:r>
      <w:r w:rsidRPr="00986CBD">
        <w:rPr>
          <w:rFonts w:ascii="Arial" w:hAnsi="Arial" w:cs="Arial"/>
          <w:b/>
          <w:lang w:eastAsia="en-US"/>
        </w:rPr>
        <w:t xml:space="preserve"> group.</w:t>
      </w:r>
    </w:p>
    <w:p w14:paraId="3F35921A" w14:textId="5BB2D0AD" w:rsidR="00C876F1" w:rsidRPr="00986CBD" w:rsidRDefault="00C876F1" w:rsidP="00964574">
      <w:pPr>
        <w:overflowPunct/>
        <w:autoSpaceDE/>
        <w:autoSpaceDN/>
        <w:adjustRightInd/>
        <w:spacing w:after="120"/>
        <w:ind w:left="993" w:hanging="993"/>
        <w:textAlignment w:val="auto"/>
        <w:rPr>
          <w:rFonts w:ascii="Arial" w:hAnsi="Arial" w:cs="Arial"/>
          <w:i/>
          <w:iCs/>
          <w:color w:val="FF0000"/>
          <w:lang w:eastAsia="en-US"/>
        </w:rPr>
      </w:pPr>
      <w:r w:rsidRPr="00986CBD">
        <w:rPr>
          <w:rFonts w:ascii="Arial" w:hAnsi="Arial" w:cs="Arial"/>
          <w:b/>
          <w:lang w:eastAsia="en-US"/>
        </w:rPr>
        <w:t xml:space="preserve">ACTION: </w:t>
      </w:r>
      <w:r w:rsidRPr="00986CBD">
        <w:rPr>
          <w:rFonts w:ascii="Arial" w:hAnsi="Arial" w:cs="Arial"/>
          <w:b/>
          <w:lang w:eastAsia="en-US"/>
        </w:rPr>
        <w:tab/>
      </w:r>
      <w:r w:rsidR="003D2A84" w:rsidRPr="00986CBD">
        <w:rPr>
          <w:rFonts w:ascii="Arial" w:hAnsi="Arial" w:cs="Arial"/>
          <w:b/>
          <w:lang w:eastAsia="en-US"/>
        </w:rPr>
        <w:t xml:space="preserve">RAN2 ask RAN1 to take these assumptions into account when developing PHY. </w:t>
      </w:r>
      <w:r w:rsidR="00964574" w:rsidRPr="00986CBD">
        <w:rPr>
          <w:rFonts w:ascii="Arial" w:hAnsi="Arial" w:cs="Arial"/>
          <w:b/>
          <w:lang w:eastAsia="en-US"/>
        </w:rPr>
        <w:t>If any of these assumptions do</w:t>
      </w:r>
      <w:r w:rsidR="000C638E" w:rsidRPr="00986CBD">
        <w:rPr>
          <w:rFonts w:ascii="Arial" w:hAnsi="Arial" w:cs="Arial"/>
          <w:b/>
          <w:lang w:eastAsia="en-US"/>
        </w:rPr>
        <w:t>es</w:t>
      </w:r>
      <w:r w:rsidR="00964574" w:rsidRPr="00986CBD">
        <w:rPr>
          <w:rFonts w:ascii="Arial" w:hAnsi="Arial" w:cs="Arial"/>
          <w:b/>
          <w:lang w:eastAsia="en-US"/>
        </w:rPr>
        <w:t xml:space="preserve"> not suit the current PHY design RAN2 would like to be informed.</w:t>
      </w:r>
    </w:p>
    <w:p w14:paraId="0532D461" w14:textId="77777777" w:rsidR="00C876F1" w:rsidRPr="00986CBD" w:rsidRDefault="00C876F1" w:rsidP="00C876F1">
      <w:pPr>
        <w:overflowPunct/>
        <w:autoSpaceDE/>
        <w:autoSpaceDN/>
        <w:adjustRightInd/>
        <w:spacing w:after="120"/>
        <w:ind w:left="993" w:hanging="993"/>
        <w:textAlignment w:val="auto"/>
        <w:rPr>
          <w:rFonts w:ascii="Arial" w:hAnsi="Arial" w:cs="Arial"/>
          <w:lang w:eastAsia="en-US"/>
        </w:rPr>
      </w:pPr>
    </w:p>
    <w:p w14:paraId="0A0A340E" w14:textId="7FEFAD08" w:rsidR="00C876F1" w:rsidRPr="00986CBD" w:rsidRDefault="00C876F1" w:rsidP="00C876F1">
      <w:pPr>
        <w:overflowPunct/>
        <w:autoSpaceDE/>
        <w:autoSpaceDN/>
        <w:adjustRightInd/>
        <w:spacing w:after="120"/>
        <w:textAlignment w:val="auto"/>
        <w:rPr>
          <w:rFonts w:ascii="Arial" w:hAnsi="Arial" w:cs="Arial"/>
          <w:b/>
          <w:lang w:eastAsia="en-US"/>
        </w:rPr>
      </w:pPr>
      <w:r w:rsidRPr="00986CBD">
        <w:rPr>
          <w:rFonts w:ascii="Arial" w:hAnsi="Arial" w:cs="Arial"/>
          <w:b/>
          <w:lang w:eastAsia="en-US"/>
        </w:rPr>
        <w:lastRenderedPageBreak/>
        <w:t xml:space="preserve">3. Date of Next </w:t>
      </w:r>
      <w:r w:rsidR="00964574" w:rsidRPr="00986CBD">
        <w:rPr>
          <w:rFonts w:ascii="Arial" w:hAnsi="Arial" w:cs="Arial"/>
          <w:b/>
          <w:lang w:eastAsia="en-US"/>
        </w:rPr>
        <w:t xml:space="preserve">RAN2 </w:t>
      </w:r>
      <w:r w:rsidRPr="00986CBD">
        <w:rPr>
          <w:rFonts w:ascii="Arial" w:hAnsi="Arial" w:cs="Arial"/>
          <w:b/>
          <w:lang w:eastAsia="en-US"/>
        </w:rPr>
        <w:t>Meetings:</w:t>
      </w:r>
    </w:p>
    <w:p w14:paraId="71271181" w14:textId="77777777" w:rsidR="00B638C9" w:rsidRPr="00986CBD" w:rsidRDefault="00B638C9" w:rsidP="00B638C9">
      <w:pPr>
        <w:tabs>
          <w:tab w:val="left" w:pos="5103"/>
        </w:tabs>
        <w:overflowPunct/>
        <w:autoSpaceDE/>
        <w:autoSpaceDN/>
        <w:adjustRightInd/>
        <w:spacing w:after="120"/>
        <w:ind w:left="2268" w:hanging="2268"/>
        <w:textAlignment w:val="auto"/>
        <w:rPr>
          <w:rFonts w:ascii="Arial" w:hAnsi="Arial" w:cs="Arial"/>
          <w:bCs/>
          <w:lang w:eastAsia="en-US"/>
        </w:rPr>
      </w:pPr>
      <w:r w:rsidRPr="00986CBD">
        <w:rPr>
          <w:rFonts w:ascii="Arial" w:hAnsi="Arial" w:cs="Arial"/>
          <w:bCs/>
          <w:lang w:eastAsia="en-US"/>
        </w:rPr>
        <w:t xml:space="preserve">RAN2#113-bis-e </w:t>
      </w:r>
      <w:r w:rsidRPr="00986CBD">
        <w:rPr>
          <w:rFonts w:ascii="Arial" w:hAnsi="Arial" w:cs="Arial"/>
          <w:bCs/>
          <w:lang w:eastAsia="en-US"/>
        </w:rPr>
        <w:tab/>
        <w:t>12</w:t>
      </w:r>
      <w:r w:rsidRPr="00986CBD">
        <w:rPr>
          <w:rFonts w:ascii="Arial" w:hAnsi="Arial" w:cs="Arial"/>
          <w:bCs/>
          <w:vertAlign w:val="superscript"/>
          <w:lang w:eastAsia="en-US"/>
        </w:rPr>
        <w:t>th</w:t>
      </w:r>
      <w:r w:rsidRPr="00986CBD">
        <w:rPr>
          <w:rFonts w:ascii="Arial" w:hAnsi="Arial" w:cs="Arial"/>
          <w:bCs/>
          <w:lang w:eastAsia="en-US"/>
        </w:rPr>
        <w:t xml:space="preserve"> – 20</w:t>
      </w:r>
      <w:r w:rsidRPr="00986CBD">
        <w:rPr>
          <w:rFonts w:ascii="Arial" w:hAnsi="Arial" w:cs="Arial"/>
          <w:bCs/>
          <w:vertAlign w:val="superscript"/>
          <w:lang w:eastAsia="en-US"/>
        </w:rPr>
        <w:t>th</w:t>
      </w:r>
      <w:r w:rsidRPr="00986CBD">
        <w:rPr>
          <w:rFonts w:ascii="Arial" w:hAnsi="Arial" w:cs="Arial"/>
          <w:bCs/>
          <w:lang w:eastAsia="en-US"/>
        </w:rPr>
        <w:t xml:space="preserve"> April 2021</w:t>
      </w:r>
      <w:r w:rsidRPr="00986CBD">
        <w:rPr>
          <w:rFonts w:ascii="Arial" w:hAnsi="Arial" w:cs="Arial"/>
          <w:bCs/>
          <w:lang w:eastAsia="en-US"/>
        </w:rPr>
        <w:tab/>
      </w:r>
      <w:r w:rsidRPr="00986CBD">
        <w:rPr>
          <w:rFonts w:ascii="Arial" w:hAnsi="Arial" w:cs="Arial"/>
          <w:bCs/>
          <w:lang w:eastAsia="en-US"/>
        </w:rPr>
        <w:tab/>
      </w:r>
      <w:r w:rsidRPr="00986CBD">
        <w:rPr>
          <w:rFonts w:ascii="Arial" w:hAnsi="Arial" w:cs="Arial"/>
          <w:bCs/>
          <w:lang w:eastAsia="en-US"/>
        </w:rPr>
        <w:tab/>
        <w:t>Electronic meeting</w:t>
      </w:r>
    </w:p>
    <w:p w14:paraId="02D7800C" w14:textId="2AAC989D" w:rsidR="00B638C9" w:rsidRPr="00986CBD" w:rsidRDefault="00B638C9" w:rsidP="00B638C9">
      <w:pPr>
        <w:tabs>
          <w:tab w:val="left" w:pos="5103"/>
        </w:tabs>
        <w:overflowPunct/>
        <w:autoSpaceDE/>
        <w:autoSpaceDN/>
        <w:adjustRightInd/>
        <w:spacing w:after="120"/>
        <w:ind w:left="2268" w:hanging="2268"/>
        <w:textAlignment w:val="auto"/>
        <w:rPr>
          <w:rFonts w:ascii="Arial" w:hAnsi="Arial" w:cs="Arial"/>
          <w:bCs/>
          <w:lang w:eastAsia="en-US"/>
        </w:rPr>
      </w:pPr>
      <w:r w:rsidRPr="00986CBD">
        <w:rPr>
          <w:rFonts w:ascii="Arial" w:hAnsi="Arial" w:cs="Arial"/>
          <w:bCs/>
          <w:lang w:eastAsia="en-US"/>
        </w:rPr>
        <w:t>RAN2#11</w:t>
      </w:r>
      <w:r>
        <w:rPr>
          <w:rFonts w:ascii="Arial" w:hAnsi="Arial" w:cs="Arial"/>
          <w:bCs/>
          <w:lang w:eastAsia="en-US"/>
        </w:rPr>
        <w:t>4</w:t>
      </w:r>
      <w:r w:rsidRPr="00986CBD">
        <w:rPr>
          <w:rFonts w:ascii="Arial" w:hAnsi="Arial" w:cs="Arial"/>
          <w:bCs/>
          <w:lang w:eastAsia="en-US"/>
        </w:rPr>
        <w:t xml:space="preserve">-e </w:t>
      </w:r>
      <w:r w:rsidRPr="00986CBD">
        <w:rPr>
          <w:rFonts w:ascii="Arial" w:hAnsi="Arial" w:cs="Arial"/>
          <w:bCs/>
          <w:lang w:eastAsia="en-US"/>
        </w:rPr>
        <w:tab/>
      </w:r>
      <w:r w:rsidR="00AC375C">
        <w:rPr>
          <w:rFonts w:ascii="Arial" w:hAnsi="Arial" w:cs="Arial"/>
          <w:bCs/>
          <w:lang w:eastAsia="en-US"/>
        </w:rPr>
        <w:t>19</w:t>
      </w:r>
      <w:r w:rsidR="00AC375C" w:rsidRPr="00AC375C">
        <w:rPr>
          <w:rFonts w:ascii="Arial" w:hAnsi="Arial" w:cs="Arial"/>
          <w:bCs/>
          <w:vertAlign w:val="superscript"/>
          <w:lang w:eastAsia="en-US"/>
        </w:rPr>
        <w:t>th</w:t>
      </w:r>
      <w:r w:rsidR="00AC375C">
        <w:rPr>
          <w:rFonts w:ascii="Arial" w:hAnsi="Arial" w:cs="Arial"/>
          <w:bCs/>
          <w:lang w:eastAsia="en-US"/>
        </w:rPr>
        <w:t xml:space="preserve"> – 27</w:t>
      </w:r>
      <w:r w:rsidR="00AC375C" w:rsidRPr="00AC375C">
        <w:rPr>
          <w:rFonts w:ascii="Arial" w:hAnsi="Arial" w:cs="Arial"/>
          <w:bCs/>
          <w:vertAlign w:val="superscript"/>
          <w:lang w:eastAsia="en-US"/>
        </w:rPr>
        <w:t>th</w:t>
      </w:r>
      <w:r w:rsidR="00AC375C">
        <w:rPr>
          <w:rFonts w:ascii="Arial" w:hAnsi="Arial" w:cs="Arial"/>
          <w:bCs/>
          <w:lang w:eastAsia="en-US"/>
        </w:rPr>
        <w:t xml:space="preserve"> May 2021</w:t>
      </w:r>
      <w:bookmarkStart w:id="15" w:name="_GoBack"/>
      <w:bookmarkEnd w:id="15"/>
      <w:r w:rsidRPr="00986CBD">
        <w:rPr>
          <w:rFonts w:ascii="Arial" w:hAnsi="Arial" w:cs="Arial"/>
          <w:bCs/>
          <w:lang w:eastAsia="en-US"/>
        </w:rPr>
        <w:tab/>
      </w:r>
      <w:r w:rsidRPr="00986CBD">
        <w:rPr>
          <w:rFonts w:ascii="Arial" w:hAnsi="Arial" w:cs="Arial"/>
          <w:bCs/>
          <w:lang w:eastAsia="en-US"/>
        </w:rPr>
        <w:tab/>
      </w:r>
      <w:r w:rsidRPr="00986CBD">
        <w:rPr>
          <w:rFonts w:ascii="Arial" w:hAnsi="Arial" w:cs="Arial"/>
          <w:bCs/>
          <w:lang w:eastAsia="en-US"/>
        </w:rPr>
        <w:tab/>
        <w:t>Electronic meeting</w:t>
      </w:r>
    </w:p>
    <w:p w14:paraId="120FA42E" w14:textId="19D4A779" w:rsidR="00C01F33" w:rsidRPr="00986CBD" w:rsidRDefault="00514339" w:rsidP="00CE0424">
      <w:pPr>
        <w:pStyle w:val="Heading1"/>
      </w:pPr>
      <w:r w:rsidRPr="00986CBD">
        <w:t>4</w:t>
      </w:r>
      <w:r w:rsidRPr="00986CBD">
        <w:tab/>
      </w:r>
      <w:r w:rsidR="00C01F33" w:rsidRPr="00986CBD">
        <w:t>Conclusion</w:t>
      </w:r>
    </w:p>
    <w:p w14:paraId="5092EFAE" w14:textId="77777777" w:rsidR="006E1C82" w:rsidRPr="00986CBD" w:rsidRDefault="008E065E" w:rsidP="006E1C82">
      <w:pPr>
        <w:pStyle w:val="BodyText"/>
      </w:pPr>
      <w:r w:rsidRPr="00986CBD">
        <w:t xml:space="preserve">Based on the discussion in </w:t>
      </w:r>
      <w:r w:rsidR="007729A2" w:rsidRPr="00986CBD">
        <w:t xml:space="preserve">the previous </w:t>
      </w:r>
      <w:r w:rsidRPr="00986CBD">
        <w:t>section</w:t>
      </w:r>
      <w:r w:rsidR="007729A2" w:rsidRPr="00986CBD">
        <w:t>s</w:t>
      </w:r>
      <w:r w:rsidRPr="00986CBD">
        <w:t xml:space="preserve"> we propose the following:</w:t>
      </w:r>
    </w:p>
    <w:p w14:paraId="1FEA28D7" w14:textId="77777777" w:rsidR="00986CBD"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sidRPr="00986CBD">
        <w:rPr>
          <w:b w:val="0"/>
          <w:bCs/>
          <w:lang w:val="en-US"/>
        </w:rPr>
        <w:fldChar w:fldCharType="begin"/>
      </w:r>
      <w:r w:rsidRPr="00986CBD">
        <w:rPr>
          <w:b w:val="0"/>
          <w:bCs/>
          <w:lang w:val="en-US"/>
        </w:rPr>
        <w:instrText xml:space="preserve"> TOC \n \h \z \t "Proposal" \c </w:instrText>
      </w:r>
      <w:r w:rsidRPr="00986CBD">
        <w:rPr>
          <w:b w:val="0"/>
          <w:bCs/>
          <w:lang w:val="en-US"/>
        </w:rPr>
        <w:fldChar w:fldCharType="separate"/>
      </w:r>
      <w:hyperlink w:anchor="_Toc61524949" w:history="1">
        <w:r w:rsidR="00986CBD" w:rsidRPr="00F35B7A">
          <w:rPr>
            <w:rStyle w:val="Hyperlink"/>
            <w:noProof/>
          </w:rPr>
          <w:t>Proposal 1</w:t>
        </w:r>
        <w:r w:rsidR="00986CBD">
          <w:rPr>
            <w:rFonts w:asciiTheme="minorHAnsi" w:eastAsiaTheme="minorEastAsia" w:hAnsiTheme="minorHAnsi" w:cstheme="minorBidi"/>
            <w:b w:val="0"/>
            <w:noProof/>
            <w:sz w:val="22"/>
            <w:szCs w:val="22"/>
            <w:lang w:val="en-US" w:eastAsia="en-US"/>
          </w:rPr>
          <w:tab/>
        </w:r>
        <w:r w:rsidR="00986CBD" w:rsidRPr="00F35B7A">
          <w:rPr>
            <w:rStyle w:val="Hyperlink"/>
            <w:noProof/>
          </w:rPr>
          <w:t>The MAC PDU format and corresponding subheaders for the MRB are the same as for DL-SCH.</w:t>
        </w:r>
      </w:hyperlink>
    </w:p>
    <w:p w14:paraId="752D808A" w14:textId="77777777" w:rsidR="00986CBD" w:rsidRDefault="00AC375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1524950" w:history="1">
        <w:r w:rsidR="00986CBD" w:rsidRPr="00F35B7A">
          <w:rPr>
            <w:rStyle w:val="Hyperlink"/>
            <w:noProof/>
          </w:rPr>
          <w:t>Proposal 2</w:t>
        </w:r>
        <w:r w:rsidR="00986CBD">
          <w:rPr>
            <w:rFonts w:asciiTheme="minorHAnsi" w:eastAsiaTheme="minorEastAsia" w:hAnsiTheme="minorHAnsi" w:cstheme="minorBidi"/>
            <w:b w:val="0"/>
            <w:noProof/>
            <w:sz w:val="22"/>
            <w:szCs w:val="22"/>
            <w:lang w:val="en-US" w:eastAsia="en-US"/>
          </w:rPr>
          <w:tab/>
        </w:r>
        <w:r w:rsidR="00986CBD" w:rsidRPr="00F35B7A">
          <w:rPr>
            <w:rStyle w:val="Hyperlink"/>
            <w:noProof/>
          </w:rPr>
          <w:t>RAN2 to address the issue of conditional or mandatory support for eLCID for UEs supporting MBS.</w:t>
        </w:r>
      </w:hyperlink>
    </w:p>
    <w:p w14:paraId="6DA9366D" w14:textId="77777777" w:rsidR="00986CBD" w:rsidRDefault="00AC375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1524951" w:history="1">
        <w:r w:rsidR="00986CBD" w:rsidRPr="00F35B7A">
          <w:rPr>
            <w:rStyle w:val="Hyperlink"/>
            <w:noProof/>
          </w:rPr>
          <w:t>Proposal 3</w:t>
        </w:r>
        <w:r w:rsidR="00986CBD">
          <w:rPr>
            <w:rFonts w:asciiTheme="minorHAnsi" w:eastAsiaTheme="minorEastAsia" w:hAnsiTheme="minorHAnsi" w:cstheme="minorBidi"/>
            <w:b w:val="0"/>
            <w:noProof/>
            <w:sz w:val="22"/>
            <w:szCs w:val="22"/>
            <w:lang w:val="en-US" w:eastAsia="en-US"/>
          </w:rPr>
          <w:tab/>
        </w:r>
        <w:r w:rsidR="00986CBD" w:rsidRPr="00F35B7A">
          <w:rPr>
            <w:rStyle w:val="Hyperlink"/>
            <w:noProof/>
          </w:rPr>
          <w:t>Multicast traffic channel (tentative name "M-MTCH") is mapped to the transport channel DL-SCH.</w:t>
        </w:r>
      </w:hyperlink>
    </w:p>
    <w:p w14:paraId="0F99DD06" w14:textId="77777777" w:rsidR="00986CBD" w:rsidRDefault="00AC375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1524952" w:history="1">
        <w:r w:rsidR="00986CBD" w:rsidRPr="00F35B7A">
          <w:rPr>
            <w:rStyle w:val="Hyperlink"/>
            <w:noProof/>
          </w:rPr>
          <w:t>Proposal 4</w:t>
        </w:r>
        <w:r w:rsidR="00986CBD">
          <w:rPr>
            <w:rFonts w:asciiTheme="minorHAnsi" w:eastAsiaTheme="minorEastAsia" w:hAnsiTheme="minorHAnsi" w:cstheme="minorBidi"/>
            <w:b w:val="0"/>
            <w:noProof/>
            <w:sz w:val="22"/>
            <w:szCs w:val="22"/>
            <w:lang w:val="en-US" w:eastAsia="en-US"/>
          </w:rPr>
          <w:tab/>
        </w:r>
        <w:r w:rsidR="00986CBD" w:rsidRPr="00F35B7A">
          <w:rPr>
            <w:rStyle w:val="Hyperlink"/>
            <w:noProof/>
          </w:rPr>
          <w:t>Multiplexing of multiple MRBs in one MAC PDU using G-RNTI is supported.</w:t>
        </w:r>
      </w:hyperlink>
    </w:p>
    <w:p w14:paraId="1CC0F889" w14:textId="77777777" w:rsidR="00986CBD" w:rsidRDefault="00AC375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1524953" w:history="1">
        <w:r w:rsidR="00986CBD" w:rsidRPr="00F35B7A">
          <w:rPr>
            <w:rStyle w:val="Hyperlink"/>
            <w:noProof/>
          </w:rPr>
          <w:t>Proposal 5</w:t>
        </w:r>
        <w:r w:rsidR="00986CBD">
          <w:rPr>
            <w:rFonts w:asciiTheme="minorHAnsi" w:eastAsiaTheme="minorEastAsia" w:hAnsiTheme="minorHAnsi" w:cstheme="minorBidi"/>
            <w:b w:val="0"/>
            <w:noProof/>
            <w:sz w:val="22"/>
            <w:szCs w:val="22"/>
            <w:lang w:val="en-US" w:eastAsia="en-US"/>
          </w:rPr>
          <w:tab/>
        </w:r>
        <w:r w:rsidR="00986CBD" w:rsidRPr="00F35B7A">
          <w:rPr>
            <w:rStyle w:val="Hyperlink"/>
            <w:noProof/>
          </w:rPr>
          <w:t>Multiplexing of MRBs and DRBs in one MAC PDU using C-RNTI is supported.</w:t>
        </w:r>
      </w:hyperlink>
    </w:p>
    <w:p w14:paraId="320B72F1" w14:textId="77777777" w:rsidR="00986CBD" w:rsidRDefault="00AC375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1524954" w:history="1">
        <w:r w:rsidR="00986CBD" w:rsidRPr="00F35B7A">
          <w:rPr>
            <w:rStyle w:val="Hyperlink"/>
            <w:noProof/>
          </w:rPr>
          <w:t>Proposal 6</w:t>
        </w:r>
        <w:r w:rsidR="00986CBD">
          <w:rPr>
            <w:rFonts w:asciiTheme="minorHAnsi" w:eastAsiaTheme="minorEastAsia" w:hAnsiTheme="minorHAnsi" w:cstheme="minorBidi"/>
            <w:b w:val="0"/>
            <w:noProof/>
            <w:sz w:val="22"/>
            <w:szCs w:val="22"/>
            <w:lang w:val="en-US" w:eastAsia="en-US"/>
          </w:rPr>
          <w:tab/>
        </w:r>
        <w:r w:rsidR="00986CBD" w:rsidRPr="00F35B7A">
          <w:rPr>
            <w:rStyle w:val="Hyperlink"/>
            <w:noProof/>
          </w:rPr>
          <w:t>The UE can be configured with one or multiple G-RNTIs.</w:t>
        </w:r>
      </w:hyperlink>
    </w:p>
    <w:p w14:paraId="7C4552DA" w14:textId="77777777" w:rsidR="00986CBD" w:rsidRDefault="00AC375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1524955" w:history="1">
        <w:r w:rsidR="00986CBD" w:rsidRPr="00F35B7A">
          <w:rPr>
            <w:rStyle w:val="Hyperlink"/>
            <w:noProof/>
          </w:rPr>
          <w:t>Proposal 7</w:t>
        </w:r>
        <w:r w:rsidR="00986CBD">
          <w:rPr>
            <w:rFonts w:asciiTheme="minorHAnsi" w:eastAsiaTheme="minorEastAsia" w:hAnsiTheme="minorHAnsi" w:cstheme="minorBidi"/>
            <w:b w:val="0"/>
            <w:noProof/>
            <w:sz w:val="22"/>
            <w:szCs w:val="22"/>
            <w:lang w:val="en-US" w:eastAsia="en-US"/>
          </w:rPr>
          <w:tab/>
        </w:r>
        <w:r w:rsidR="00986CBD" w:rsidRPr="00F35B7A">
          <w:rPr>
            <w:rStyle w:val="Hyperlink"/>
            <w:noProof/>
          </w:rPr>
          <w:t>A G-RNTI can map to 1 or several MBS sessions.</w:t>
        </w:r>
      </w:hyperlink>
    </w:p>
    <w:p w14:paraId="0A886418" w14:textId="77777777" w:rsidR="00986CBD" w:rsidRDefault="00AC375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1524956" w:history="1">
        <w:r w:rsidR="00986CBD" w:rsidRPr="00F35B7A">
          <w:rPr>
            <w:rStyle w:val="Hyperlink"/>
            <w:noProof/>
          </w:rPr>
          <w:t>Proposal 8</w:t>
        </w:r>
        <w:r w:rsidR="00986CBD">
          <w:rPr>
            <w:rFonts w:asciiTheme="minorHAnsi" w:eastAsiaTheme="minorEastAsia" w:hAnsiTheme="minorHAnsi" w:cstheme="minorBidi"/>
            <w:b w:val="0"/>
            <w:noProof/>
            <w:sz w:val="22"/>
            <w:szCs w:val="22"/>
            <w:lang w:val="en-US" w:eastAsia="en-US"/>
          </w:rPr>
          <w:tab/>
        </w:r>
        <w:r w:rsidR="00986CBD" w:rsidRPr="00F35B7A">
          <w:rPr>
            <w:rStyle w:val="Hyperlink"/>
            <w:noProof/>
          </w:rPr>
          <w:t>RAN2 to discuss and confirm any restrictions to the number of MBS sessions a UE can join and simultaneously receive and correspondingly the number of MBS sessions the gNB can simultaneously serve.</w:t>
        </w:r>
      </w:hyperlink>
    </w:p>
    <w:p w14:paraId="2D74999A" w14:textId="77777777" w:rsidR="00986CBD" w:rsidRDefault="00AC375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1524957" w:history="1">
        <w:r w:rsidR="00986CBD" w:rsidRPr="00F35B7A">
          <w:rPr>
            <w:rStyle w:val="Hyperlink"/>
            <w:noProof/>
          </w:rPr>
          <w:t>Proposal 9</w:t>
        </w:r>
        <w:r w:rsidR="00986CBD">
          <w:rPr>
            <w:rFonts w:asciiTheme="minorHAnsi" w:eastAsiaTheme="minorEastAsia" w:hAnsiTheme="minorHAnsi" w:cstheme="minorBidi"/>
            <w:b w:val="0"/>
            <w:noProof/>
            <w:sz w:val="22"/>
            <w:szCs w:val="22"/>
            <w:lang w:val="en-US" w:eastAsia="en-US"/>
          </w:rPr>
          <w:tab/>
        </w:r>
        <w:r w:rsidR="00986CBD" w:rsidRPr="00F35B7A">
          <w:rPr>
            <w:rStyle w:val="Hyperlink"/>
            <w:noProof/>
          </w:rPr>
          <w:t>DRX is supported for monitoring of G-RNTI on PDCCH.</w:t>
        </w:r>
      </w:hyperlink>
    </w:p>
    <w:p w14:paraId="6D357B37" w14:textId="77777777" w:rsidR="00986CBD" w:rsidRDefault="00AC375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1524958" w:history="1">
        <w:r w:rsidR="00986CBD" w:rsidRPr="00F35B7A">
          <w:rPr>
            <w:rStyle w:val="Hyperlink"/>
            <w:noProof/>
          </w:rPr>
          <w:t>Proposal 10</w:t>
        </w:r>
        <w:r w:rsidR="00986CBD">
          <w:rPr>
            <w:rFonts w:asciiTheme="minorHAnsi" w:eastAsiaTheme="minorEastAsia" w:hAnsiTheme="minorHAnsi" w:cstheme="minorBidi"/>
            <w:b w:val="0"/>
            <w:noProof/>
            <w:sz w:val="22"/>
            <w:szCs w:val="22"/>
            <w:lang w:val="en-US" w:eastAsia="en-US"/>
          </w:rPr>
          <w:tab/>
        </w:r>
        <w:r w:rsidR="00986CBD" w:rsidRPr="00F35B7A">
          <w:rPr>
            <w:rStyle w:val="Hyperlink"/>
            <w:noProof/>
          </w:rPr>
          <w:t>Introduce MBS-specific DRX configuration, one per G-RNTI.</w:t>
        </w:r>
      </w:hyperlink>
    </w:p>
    <w:p w14:paraId="37C4D7C1" w14:textId="77777777" w:rsidR="00986CBD" w:rsidRDefault="00AC375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1524959" w:history="1">
        <w:r w:rsidR="00986CBD" w:rsidRPr="00F35B7A">
          <w:rPr>
            <w:rStyle w:val="Hyperlink"/>
            <w:noProof/>
          </w:rPr>
          <w:t>Proposal 11</w:t>
        </w:r>
        <w:r w:rsidR="00986CBD">
          <w:rPr>
            <w:rFonts w:asciiTheme="minorHAnsi" w:eastAsiaTheme="minorEastAsia" w:hAnsiTheme="minorHAnsi" w:cstheme="minorBidi"/>
            <w:b w:val="0"/>
            <w:noProof/>
            <w:sz w:val="22"/>
            <w:szCs w:val="22"/>
            <w:lang w:val="en-US" w:eastAsia="en-US"/>
          </w:rPr>
          <w:tab/>
        </w:r>
        <w:r w:rsidR="00986CBD" w:rsidRPr="00F35B7A">
          <w:rPr>
            <w:rStyle w:val="Hyperlink"/>
            <w:noProof/>
          </w:rPr>
          <w:t>The MBS DRX operation supports the parameters listed in Table 1 and the baseline is that they operate (actions for start/stop/expiry etc) similar to Unicast DRX operation.</w:t>
        </w:r>
      </w:hyperlink>
    </w:p>
    <w:p w14:paraId="1595DAD0" w14:textId="77777777" w:rsidR="00986CBD" w:rsidRDefault="00AC375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1524960" w:history="1">
        <w:r w:rsidR="00986CBD" w:rsidRPr="00F35B7A">
          <w:rPr>
            <w:rStyle w:val="Hyperlink"/>
            <w:noProof/>
          </w:rPr>
          <w:t>Proposal 12</w:t>
        </w:r>
        <w:r w:rsidR="00986CBD">
          <w:rPr>
            <w:rFonts w:asciiTheme="minorHAnsi" w:eastAsiaTheme="minorEastAsia" w:hAnsiTheme="minorHAnsi" w:cstheme="minorBidi"/>
            <w:b w:val="0"/>
            <w:noProof/>
            <w:sz w:val="22"/>
            <w:szCs w:val="22"/>
            <w:lang w:val="en-US" w:eastAsia="en-US"/>
          </w:rPr>
          <w:tab/>
        </w:r>
        <w:r w:rsidR="00986CBD" w:rsidRPr="00F35B7A">
          <w:rPr>
            <w:rStyle w:val="Hyperlink"/>
            <w:noProof/>
          </w:rPr>
          <w:t>Send an LS to RAN1 stating the assumptions RAN2 makes on the PHY.</w:t>
        </w:r>
      </w:hyperlink>
    </w:p>
    <w:p w14:paraId="4DC4494F" w14:textId="30F80CEB" w:rsidR="006E1C82" w:rsidRPr="00CE0424" w:rsidRDefault="006E1C82" w:rsidP="006E1C82">
      <w:pPr>
        <w:pStyle w:val="BodyText"/>
        <w:rPr>
          <w:b/>
          <w:bCs/>
        </w:rPr>
      </w:pPr>
      <w:r w:rsidRPr="00986CBD">
        <w:rPr>
          <w:b/>
          <w:bCs/>
          <w:lang w:val="en-US"/>
        </w:rPr>
        <w:fldChar w:fldCharType="end"/>
      </w:r>
      <w:r w:rsidRPr="00CE0424">
        <w:rPr>
          <w:b/>
          <w:bCs/>
        </w:rPr>
        <w:t xml:space="preserve"> </w:t>
      </w:r>
    </w:p>
    <w:sectPr w:rsidR="006E1C82"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51BD2E" w14:textId="77777777" w:rsidR="00C751AB" w:rsidRDefault="00C751AB">
      <w:r>
        <w:separator/>
      </w:r>
    </w:p>
  </w:endnote>
  <w:endnote w:type="continuationSeparator" w:id="0">
    <w:p w14:paraId="5B6C4713" w14:textId="77777777" w:rsidR="00C751AB" w:rsidRDefault="00C751AB">
      <w:r>
        <w:continuationSeparator/>
      </w:r>
    </w:p>
  </w:endnote>
  <w:endnote w:type="continuationNotice" w:id="1">
    <w:p w14:paraId="79412AF4" w14:textId="77777777" w:rsidR="00C751AB" w:rsidRDefault="00C751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622EB"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0F83C6" w14:textId="77777777" w:rsidR="00C751AB" w:rsidRDefault="00C751AB">
      <w:r>
        <w:separator/>
      </w:r>
    </w:p>
  </w:footnote>
  <w:footnote w:type="continuationSeparator" w:id="0">
    <w:p w14:paraId="3233ACBD" w14:textId="77777777" w:rsidR="00C751AB" w:rsidRDefault="00C751AB">
      <w:r>
        <w:continuationSeparator/>
      </w:r>
    </w:p>
  </w:footnote>
  <w:footnote w:type="continuationNotice" w:id="1">
    <w:p w14:paraId="762036BA" w14:textId="77777777" w:rsidR="00C751AB" w:rsidRDefault="00C751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67F62"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C483D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93E93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880178"/>
    <w:multiLevelType w:val="hybridMultilevel"/>
    <w:tmpl w:val="956CE0A0"/>
    <w:lvl w:ilvl="0" w:tplc="EA5EB65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E5A7DCC"/>
    <w:multiLevelType w:val="hybridMultilevel"/>
    <w:tmpl w:val="C644B5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90346F0"/>
    <w:multiLevelType w:val="hybridMultilevel"/>
    <w:tmpl w:val="73B205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18"/>
  </w:num>
  <w:num w:numId="3">
    <w:abstractNumId w:val="13"/>
  </w:num>
  <w:num w:numId="4">
    <w:abstractNumId w:val="14"/>
  </w:num>
  <w:num w:numId="5">
    <w:abstractNumId w:val="10"/>
  </w:num>
  <w:num w:numId="6">
    <w:abstractNumId w:val="16"/>
  </w:num>
  <w:num w:numId="7">
    <w:abstractNumId w:val="21"/>
  </w:num>
  <w:num w:numId="8">
    <w:abstractNumId w:val="11"/>
  </w:num>
  <w:num w:numId="9">
    <w:abstractNumId w:val="8"/>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2"/>
  </w:num>
  <w:num w:numId="17">
    <w:abstractNumId w:val="6"/>
  </w:num>
  <w:num w:numId="18">
    <w:abstractNumId w:val="7"/>
  </w:num>
  <w:num w:numId="19">
    <w:abstractNumId w:val="5"/>
  </w:num>
  <w:num w:numId="20">
    <w:abstractNumId w:val="25"/>
  </w:num>
  <w:num w:numId="21">
    <w:abstractNumId w:val="12"/>
  </w:num>
  <w:num w:numId="22">
    <w:abstractNumId w:val="23"/>
  </w:num>
  <w:num w:numId="23">
    <w:abstractNumId w:val="17"/>
  </w:num>
  <w:num w:numId="24">
    <w:abstractNumId w:val="9"/>
  </w:num>
  <w:num w:numId="25">
    <w:abstractNumId w:val="3"/>
  </w:num>
  <w:num w:numId="26">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12CA"/>
    <w:rsid w:val="000006E1"/>
    <w:rsid w:val="00000A78"/>
    <w:rsid w:val="00002A37"/>
    <w:rsid w:val="00002A95"/>
    <w:rsid w:val="000032BD"/>
    <w:rsid w:val="0000564C"/>
    <w:rsid w:val="000060A5"/>
    <w:rsid w:val="00006446"/>
    <w:rsid w:val="00006896"/>
    <w:rsid w:val="00007CDC"/>
    <w:rsid w:val="00011B28"/>
    <w:rsid w:val="00015D15"/>
    <w:rsid w:val="0001661F"/>
    <w:rsid w:val="0002564D"/>
    <w:rsid w:val="00025DCB"/>
    <w:rsid w:val="00025ECA"/>
    <w:rsid w:val="000325B8"/>
    <w:rsid w:val="00032D38"/>
    <w:rsid w:val="00034C15"/>
    <w:rsid w:val="00035756"/>
    <w:rsid w:val="00036BA1"/>
    <w:rsid w:val="00036E3C"/>
    <w:rsid w:val="000422E2"/>
    <w:rsid w:val="00042F22"/>
    <w:rsid w:val="00043297"/>
    <w:rsid w:val="00043767"/>
    <w:rsid w:val="000444EF"/>
    <w:rsid w:val="00047B8D"/>
    <w:rsid w:val="00052A07"/>
    <w:rsid w:val="000534E3"/>
    <w:rsid w:val="000540BF"/>
    <w:rsid w:val="00054666"/>
    <w:rsid w:val="0005606A"/>
    <w:rsid w:val="00056C35"/>
    <w:rsid w:val="00057117"/>
    <w:rsid w:val="000616E7"/>
    <w:rsid w:val="00062EA5"/>
    <w:rsid w:val="00063725"/>
    <w:rsid w:val="0006487E"/>
    <w:rsid w:val="00065E1A"/>
    <w:rsid w:val="00067A82"/>
    <w:rsid w:val="00067EB0"/>
    <w:rsid w:val="0007149C"/>
    <w:rsid w:val="00071961"/>
    <w:rsid w:val="000755EC"/>
    <w:rsid w:val="0007636C"/>
    <w:rsid w:val="00077816"/>
    <w:rsid w:val="00077E5F"/>
    <w:rsid w:val="0008036A"/>
    <w:rsid w:val="00081AE6"/>
    <w:rsid w:val="00084B53"/>
    <w:rsid w:val="000855EB"/>
    <w:rsid w:val="00085B52"/>
    <w:rsid w:val="000866F2"/>
    <w:rsid w:val="0009009F"/>
    <w:rsid w:val="00091557"/>
    <w:rsid w:val="00092285"/>
    <w:rsid w:val="000924C1"/>
    <w:rsid w:val="000924F0"/>
    <w:rsid w:val="00093474"/>
    <w:rsid w:val="00094B86"/>
    <w:rsid w:val="0009510F"/>
    <w:rsid w:val="000A1B7B"/>
    <w:rsid w:val="000A21A2"/>
    <w:rsid w:val="000A3834"/>
    <w:rsid w:val="000A56F2"/>
    <w:rsid w:val="000B132C"/>
    <w:rsid w:val="000B2719"/>
    <w:rsid w:val="000B3A8F"/>
    <w:rsid w:val="000B3D26"/>
    <w:rsid w:val="000B480E"/>
    <w:rsid w:val="000B4AB9"/>
    <w:rsid w:val="000B58C3"/>
    <w:rsid w:val="000B61E9"/>
    <w:rsid w:val="000B659E"/>
    <w:rsid w:val="000B65FF"/>
    <w:rsid w:val="000C165A"/>
    <w:rsid w:val="000C2E19"/>
    <w:rsid w:val="000C4325"/>
    <w:rsid w:val="000C5044"/>
    <w:rsid w:val="000C638E"/>
    <w:rsid w:val="000D0D07"/>
    <w:rsid w:val="000D4797"/>
    <w:rsid w:val="000D5670"/>
    <w:rsid w:val="000D7348"/>
    <w:rsid w:val="000E0527"/>
    <w:rsid w:val="000E07EE"/>
    <w:rsid w:val="000E1E92"/>
    <w:rsid w:val="000E4A9E"/>
    <w:rsid w:val="000F06D6"/>
    <w:rsid w:val="000F0B2B"/>
    <w:rsid w:val="000F0EB1"/>
    <w:rsid w:val="000F1106"/>
    <w:rsid w:val="000F18D8"/>
    <w:rsid w:val="000F1BD0"/>
    <w:rsid w:val="000F3BE9"/>
    <w:rsid w:val="000F3F6C"/>
    <w:rsid w:val="000F6DF3"/>
    <w:rsid w:val="001005FF"/>
    <w:rsid w:val="00103B43"/>
    <w:rsid w:val="0010627B"/>
    <w:rsid w:val="001062FB"/>
    <w:rsid w:val="001063E6"/>
    <w:rsid w:val="00106957"/>
    <w:rsid w:val="00113CF4"/>
    <w:rsid w:val="001153EA"/>
    <w:rsid w:val="0011553B"/>
    <w:rsid w:val="00115643"/>
    <w:rsid w:val="00116765"/>
    <w:rsid w:val="001219F5"/>
    <w:rsid w:val="00121A20"/>
    <w:rsid w:val="0012377F"/>
    <w:rsid w:val="00124314"/>
    <w:rsid w:val="00124979"/>
    <w:rsid w:val="001265B7"/>
    <w:rsid w:val="00126B4A"/>
    <w:rsid w:val="00132584"/>
    <w:rsid w:val="00132FD0"/>
    <w:rsid w:val="001344C0"/>
    <w:rsid w:val="001346FA"/>
    <w:rsid w:val="00135252"/>
    <w:rsid w:val="001355C7"/>
    <w:rsid w:val="00137AB5"/>
    <w:rsid w:val="00137F0B"/>
    <w:rsid w:val="00141E1B"/>
    <w:rsid w:val="0014305D"/>
    <w:rsid w:val="001443EF"/>
    <w:rsid w:val="00150EC7"/>
    <w:rsid w:val="00151E23"/>
    <w:rsid w:val="001526E0"/>
    <w:rsid w:val="00153850"/>
    <w:rsid w:val="001551B5"/>
    <w:rsid w:val="001612AB"/>
    <w:rsid w:val="001659C1"/>
    <w:rsid w:val="001712CA"/>
    <w:rsid w:val="00171CA3"/>
    <w:rsid w:val="00173A8E"/>
    <w:rsid w:val="00174A4D"/>
    <w:rsid w:val="0017502C"/>
    <w:rsid w:val="00177313"/>
    <w:rsid w:val="00177DF5"/>
    <w:rsid w:val="0018143F"/>
    <w:rsid w:val="00181A40"/>
    <w:rsid w:val="00181FF8"/>
    <w:rsid w:val="001860E4"/>
    <w:rsid w:val="00190AC1"/>
    <w:rsid w:val="00191D35"/>
    <w:rsid w:val="0019341A"/>
    <w:rsid w:val="00193BFF"/>
    <w:rsid w:val="00195D78"/>
    <w:rsid w:val="00197099"/>
    <w:rsid w:val="00197DF9"/>
    <w:rsid w:val="001A1987"/>
    <w:rsid w:val="001A2564"/>
    <w:rsid w:val="001A325F"/>
    <w:rsid w:val="001A6173"/>
    <w:rsid w:val="001A6CBA"/>
    <w:rsid w:val="001B0D97"/>
    <w:rsid w:val="001B36E3"/>
    <w:rsid w:val="001B5A5D"/>
    <w:rsid w:val="001C1CE5"/>
    <w:rsid w:val="001C2BCE"/>
    <w:rsid w:val="001C3D2A"/>
    <w:rsid w:val="001C76C2"/>
    <w:rsid w:val="001D1E32"/>
    <w:rsid w:val="001D4589"/>
    <w:rsid w:val="001D4F5C"/>
    <w:rsid w:val="001D51BA"/>
    <w:rsid w:val="001D53E7"/>
    <w:rsid w:val="001D631B"/>
    <w:rsid w:val="001D6342"/>
    <w:rsid w:val="001D6D53"/>
    <w:rsid w:val="001E06D8"/>
    <w:rsid w:val="001E0EC8"/>
    <w:rsid w:val="001E43BE"/>
    <w:rsid w:val="001E58E2"/>
    <w:rsid w:val="001E604A"/>
    <w:rsid w:val="001E7AED"/>
    <w:rsid w:val="001F0AE4"/>
    <w:rsid w:val="001F3916"/>
    <w:rsid w:val="001F54C5"/>
    <w:rsid w:val="001F641A"/>
    <w:rsid w:val="001F662C"/>
    <w:rsid w:val="001F7074"/>
    <w:rsid w:val="00200490"/>
    <w:rsid w:val="00201F3A"/>
    <w:rsid w:val="00203F96"/>
    <w:rsid w:val="00204026"/>
    <w:rsid w:val="0020564D"/>
    <w:rsid w:val="00205C7C"/>
    <w:rsid w:val="002069B2"/>
    <w:rsid w:val="00207FA3"/>
    <w:rsid w:val="00214DA8"/>
    <w:rsid w:val="00215423"/>
    <w:rsid w:val="002158FA"/>
    <w:rsid w:val="00220600"/>
    <w:rsid w:val="002224DB"/>
    <w:rsid w:val="00223FCB"/>
    <w:rsid w:val="00224277"/>
    <w:rsid w:val="002252C3"/>
    <w:rsid w:val="00225C54"/>
    <w:rsid w:val="0022682E"/>
    <w:rsid w:val="00230765"/>
    <w:rsid w:val="00230D18"/>
    <w:rsid w:val="002319E4"/>
    <w:rsid w:val="00235632"/>
    <w:rsid w:val="00235872"/>
    <w:rsid w:val="00236E89"/>
    <w:rsid w:val="00237C76"/>
    <w:rsid w:val="00237CDE"/>
    <w:rsid w:val="00241559"/>
    <w:rsid w:val="002435B3"/>
    <w:rsid w:val="002458EB"/>
    <w:rsid w:val="00246FF0"/>
    <w:rsid w:val="002500C8"/>
    <w:rsid w:val="002547BE"/>
    <w:rsid w:val="00256A4B"/>
    <w:rsid w:val="00257543"/>
    <w:rsid w:val="002617E7"/>
    <w:rsid w:val="00261F73"/>
    <w:rsid w:val="00263232"/>
    <w:rsid w:val="00264228"/>
    <w:rsid w:val="00264334"/>
    <w:rsid w:val="0026473E"/>
    <w:rsid w:val="00266214"/>
    <w:rsid w:val="00267C83"/>
    <w:rsid w:val="0027144F"/>
    <w:rsid w:val="00271813"/>
    <w:rsid w:val="00271F3A"/>
    <w:rsid w:val="00273278"/>
    <w:rsid w:val="0027338D"/>
    <w:rsid w:val="002737F4"/>
    <w:rsid w:val="0028035D"/>
    <w:rsid w:val="002805F5"/>
    <w:rsid w:val="00280751"/>
    <w:rsid w:val="0028280A"/>
    <w:rsid w:val="00282D52"/>
    <w:rsid w:val="00282FE3"/>
    <w:rsid w:val="002839D3"/>
    <w:rsid w:val="00286ACD"/>
    <w:rsid w:val="00287394"/>
    <w:rsid w:val="00287838"/>
    <w:rsid w:val="002907B5"/>
    <w:rsid w:val="00291E2E"/>
    <w:rsid w:val="00292BE4"/>
    <w:rsid w:val="00292EB7"/>
    <w:rsid w:val="00294FFC"/>
    <w:rsid w:val="0029511A"/>
    <w:rsid w:val="00296227"/>
    <w:rsid w:val="00296F44"/>
    <w:rsid w:val="0029777D"/>
    <w:rsid w:val="00297CA7"/>
    <w:rsid w:val="002A055E"/>
    <w:rsid w:val="002A0BBC"/>
    <w:rsid w:val="002A14D6"/>
    <w:rsid w:val="002A1D4E"/>
    <w:rsid w:val="002A2554"/>
    <w:rsid w:val="002A2869"/>
    <w:rsid w:val="002A2BAD"/>
    <w:rsid w:val="002B24D6"/>
    <w:rsid w:val="002B3440"/>
    <w:rsid w:val="002C169C"/>
    <w:rsid w:val="002C3226"/>
    <w:rsid w:val="002C351E"/>
    <w:rsid w:val="002C3AE4"/>
    <w:rsid w:val="002C41E6"/>
    <w:rsid w:val="002C456E"/>
    <w:rsid w:val="002C47CF"/>
    <w:rsid w:val="002C4F30"/>
    <w:rsid w:val="002D0219"/>
    <w:rsid w:val="002D071A"/>
    <w:rsid w:val="002D0F5C"/>
    <w:rsid w:val="002D1CD9"/>
    <w:rsid w:val="002D34B2"/>
    <w:rsid w:val="002D48B0"/>
    <w:rsid w:val="002D5B37"/>
    <w:rsid w:val="002D7637"/>
    <w:rsid w:val="002E17F2"/>
    <w:rsid w:val="002E7CAE"/>
    <w:rsid w:val="002F1C38"/>
    <w:rsid w:val="002F1DFD"/>
    <w:rsid w:val="002F2771"/>
    <w:rsid w:val="002F37A9"/>
    <w:rsid w:val="002F5D30"/>
    <w:rsid w:val="00300650"/>
    <w:rsid w:val="00301CE6"/>
    <w:rsid w:val="003021FB"/>
    <w:rsid w:val="0030256B"/>
    <w:rsid w:val="00304E39"/>
    <w:rsid w:val="0030501F"/>
    <w:rsid w:val="00307BA1"/>
    <w:rsid w:val="00311221"/>
    <w:rsid w:val="00311702"/>
    <w:rsid w:val="00311E82"/>
    <w:rsid w:val="003122B3"/>
    <w:rsid w:val="00313FD6"/>
    <w:rsid w:val="003143BD"/>
    <w:rsid w:val="00315363"/>
    <w:rsid w:val="003178E8"/>
    <w:rsid w:val="003203ED"/>
    <w:rsid w:val="00322C9F"/>
    <w:rsid w:val="003247D1"/>
    <w:rsid w:val="00324D23"/>
    <w:rsid w:val="00331523"/>
    <w:rsid w:val="00331751"/>
    <w:rsid w:val="00334579"/>
    <w:rsid w:val="00334AD2"/>
    <w:rsid w:val="00334C23"/>
    <w:rsid w:val="00335369"/>
    <w:rsid w:val="00335858"/>
    <w:rsid w:val="00335992"/>
    <w:rsid w:val="00336BDA"/>
    <w:rsid w:val="00342BD7"/>
    <w:rsid w:val="00343F53"/>
    <w:rsid w:val="00346900"/>
    <w:rsid w:val="00346ABC"/>
    <w:rsid w:val="00346DB5"/>
    <w:rsid w:val="00347114"/>
    <w:rsid w:val="003477B1"/>
    <w:rsid w:val="0035042C"/>
    <w:rsid w:val="00357380"/>
    <w:rsid w:val="00357C1C"/>
    <w:rsid w:val="003602D9"/>
    <w:rsid w:val="003604CE"/>
    <w:rsid w:val="003646BF"/>
    <w:rsid w:val="00365ED5"/>
    <w:rsid w:val="00370E47"/>
    <w:rsid w:val="003716B8"/>
    <w:rsid w:val="003742AC"/>
    <w:rsid w:val="00377CE1"/>
    <w:rsid w:val="00382C77"/>
    <w:rsid w:val="00385BF0"/>
    <w:rsid w:val="003901EE"/>
    <w:rsid w:val="003916F8"/>
    <w:rsid w:val="003939FF"/>
    <w:rsid w:val="00396B38"/>
    <w:rsid w:val="00397E61"/>
    <w:rsid w:val="003A2223"/>
    <w:rsid w:val="003A2A0F"/>
    <w:rsid w:val="003A45A1"/>
    <w:rsid w:val="003A4DC6"/>
    <w:rsid w:val="003A5B0A"/>
    <w:rsid w:val="003A6BAC"/>
    <w:rsid w:val="003A70A4"/>
    <w:rsid w:val="003A7EF3"/>
    <w:rsid w:val="003B159C"/>
    <w:rsid w:val="003B33B5"/>
    <w:rsid w:val="003B369F"/>
    <w:rsid w:val="003B36A3"/>
    <w:rsid w:val="003B5E7E"/>
    <w:rsid w:val="003B64BB"/>
    <w:rsid w:val="003B7428"/>
    <w:rsid w:val="003B7FE5"/>
    <w:rsid w:val="003C11C8"/>
    <w:rsid w:val="003C2702"/>
    <w:rsid w:val="003C4226"/>
    <w:rsid w:val="003C7806"/>
    <w:rsid w:val="003D109F"/>
    <w:rsid w:val="003D2478"/>
    <w:rsid w:val="003D2A84"/>
    <w:rsid w:val="003D3C45"/>
    <w:rsid w:val="003D5B1F"/>
    <w:rsid w:val="003D6434"/>
    <w:rsid w:val="003D6FB4"/>
    <w:rsid w:val="003E15FA"/>
    <w:rsid w:val="003E55E4"/>
    <w:rsid w:val="003E7289"/>
    <w:rsid w:val="003E74E3"/>
    <w:rsid w:val="003F05C7"/>
    <w:rsid w:val="003F2CD4"/>
    <w:rsid w:val="003F3EA1"/>
    <w:rsid w:val="003F6BBE"/>
    <w:rsid w:val="003F6D0B"/>
    <w:rsid w:val="004000E8"/>
    <w:rsid w:val="00400B77"/>
    <w:rsid w:val="00402E2B"/>
    <w:rsid w:val="004040F3"/>
    <w:rsid w:val="0040512B"/>
    <w:rsid w:val="00405675"/>
    <w:rsid w:val="00405CA5"/>
    <w:rsid w:val="004062CC"/>
    <w:rsid w:val="00406B35"/>
    <w:rsid w:val="00407CD3"/>
    <w:rsid w:val="00410134"/>
    <w:rsid w:val="00410B72"/>
    <w:rsid w:val="00410F18"/>
    <w:rsid w:val="0041263E"/>
    <w:rsid w:val="00413AAC"/>
    <w:rsid w:val="00413E92"/>
    <w:rsid w:val="00421105"/>
    <w:rsid w:val="0042215F"/>
    <w:rsid w:val="00422AA4"/>
    <w:rsid w:val="004242F4"/>
    <w:rsid w:val="00427248"/>
    <w:rsid w:val="00434995"/>
    <w:rsid w:val="004365B4"/>
    <w:rsid w:val="00437447"/>
    <w:rsid w:val="004410B9"/>
    <w:rsid w:val="00441A92"/>
    <w:rsid w:val="00442141"/>
    <w:rsid w:val="004431DC"/>
    <w:rsid w:val="00444F56"/>
    <w:rsid w:val="00446488"/>
    <w:rsid w:val="00447290"/>
    <w:rsid w:val="004517AA"/>
    <w:rsid w:val="00452CAC"/>
    <w:rsid w:val="00456949"/>
    <w:rsid w:val="00457565"/>
    <w:rsid w:val="00457B71"/>
    <w:rsid w:val="00461F23"/>
    <w:rsid w:val="004669E2"/>
    <w:rsid w:val="00470C31"/>
    <w:rsid w:val="00471DE0"/>
    <w:rsid w:val="004734D0"/>
    <w:rsid w:val="0047556B"/>
    <w:rsid w:val="00476893"/>
    <w:rsid w:val="00477768"/>
    <w:rsid w:val="00477881"/>
    <w:rsid w:val="00481CB0"/>
    <w:rsid w:val="0048525F"/>
    <w:rsid w:val="0049147D"/>
    <w:rsid w:val="00492BC5"/>
    <w:rsid w:val="00494984"/>
    <w:rsid w:val="00495087"/>
    <w:rsid w:val="004964F1"/>
    <w:rsid w:val="00497203"/>
    <w:rsid w:val="004A067D"/>
    <w:rsid w:val="004A16BC"/>
    <w:rsid w:val="004A1A56"/>
    <w:rsid w:val="004A26A1"/>
    <w:rsid w:val="004A2B94"/>
    <w:rsid w:val="004B15F5"/>
    <w:rsid w:val="004B6043"/>
    <w:rsid w:val="004B6F6A"/>
    <w:rsid w:val="004B7C0C"/>
    <w:rsid w:val="004C3898"/>
    <w:rsid w:val="004C7712"/>
    <w:rsid w:val="004D36B1"/>
    <w:rsid w:val="004D5FEC"/>
    <w:rsid w:val="004D7EBD"/>
    <w:rsid w:val="004E0853"/>
    <w:rsid w:val="004E2680"/>
    <w:rsid w:val="004E28F9"/>
    <w:rsid w:val="004E462E"/>
    <w:rsid w:val="004E56DC"/>
    <w:rsid w:val="004E76F4"/>
    <w:rsid w:val="004F010B"/>
    <w:rsid w:val="004F0B4E"/>
    <w:rsid w:val="004F0B6C"/>
    <w:rsid w:val="004F111E"/>
    <w:rsid w:val="004F2078"/>
    <w:rsid w:val="004F4DA3"/>
    <w:rsid w:val="004F50FD"/>
    <w:rsid w:val="004F6E74"/>
    <w:rsid w:val="004F7D03"/>
    <w:rsid w:val="00504273"/>
    <w:rsid w:val="00504AE1"/>
    <w:rsid w:val="00505746"/>
    <w:rsid w:val="0050598A"/>
    <w:rsid w:val="00506557"/>
    <w:rsid w:val="0050677A"/>
    <w:rsid w:val="005068B6"/>
    <w:rsid w:val="0051058A"/>
    <w:rsid w:val="005108D8"/>
    <w:rsid w:val="005116F9"/>
    <w:rsid w:val="0051210B"/>
    <w:rsid w:val="0051342D"/>
    <w:rsid w:val="00514339"/>
    <w:rsid w:val="005153A7"/>
    <w:rsid w:val="005219CF"/>
    <w:rsid w:val="0052231B"/>
    <w:rsid w:val="00534B59"/>
    <w:rsid w:val="00536759"/>
    <w:rsid w:val="00537C62"/>
    <w:rsid w:val="00537EEF"/>
    <w:rsid w:val="00546524"/>
    <w:rsid w:val="00546970"/>
    <w:rsid w:val="005476B7"/>
    <w:rsid w:val="00552FFA"/>
    <w:rsid w:val="0055370D"/>
    <w:rsid w:val="005546C8"/>
    <w:rsid w:val="00554E19"/>
    <w:rsid w:val="00555050"/>
    <w:rsid w:val="00555FBB"/>
    <w:rsid w:val="00556FD3"/>
    <w:rsid w:val="00557DA0"/>
    <w:rsid w:val="0056121F"/>
    <w:rsid w:val="00563DD3"/>
    <w:rsid w:val="00572505"/>
    <w:rsid w:val="0058118B"/>
    <w:rsid w:val="00582809"/>
    <w:rsid w:val="00582A0E"/>
    <w:rsid w:val="0058330D"/>
    <w:rsid w:val="0058457F"/>
    <w:rsid w:val="00584F39"/>
    <w:rsid w:val="005850CF"/>
    <w:rsid w:val="005878E0"/>
    <w:rsid w:val="0058798C"/>
    <w:rsid w:val="005900FA"/>
    <w:rsid w:val="005913EF"/>
    <w:rsid w:val="005935A4"/>
    <w:rsid w:val="005948C2"/>
    <w:rsid w:val="00595DCA"/>
    <w:rsid w:val="0059779B"/>
    <w:rsid w:val="005A209A"/>
    <w:rsid w:val="005A662D"/>
    <w:rsid w:val="005A68EE"/>
    <w:rsid w:val="005B0C00"/>
    <w:rsid w:val="005B1409"/>
    <w:rsid w:val="005B2110"/>
    <w:rsid w:val="005B35D7"/>
    <w:rsid w:val="005B392A"/>
    <w:rsid w:val="005B3AA3"/>
    <w:rsid w:val="005B6F83"/>
    <w:rsid w:val="005C1B78"/>
    <w:rsid w:val="005C3512"/>
    <w:rsid w:val="005C5B10"/>
    <w:rsid w:val="005C6E21"/>
    <w:rsid w:val="005C74FB"/>
    <w:rsid w:val="005D0DA5"/>
    <w:rsid w:val="005D1602"/>
    <w:rsid w:val="005D233B"/>
    <w:rsid w:val="005D42A1"/>
    <w:rsid w:val="005D59EC"/>
    <w:rsid w:val="005D6A84"/>
    <w:rsid w:val="005E0DDA"/>
    <w:rsid w:val="005E385F"/>
    <w:rsid w:val="005E4CEE"/>
    <w:rsid w:val="005E5B81"/>
    <w:rsid w:val="005F297F"/>
    <w:rsid w:val="005F29C3"/>
    <w:rsid w:val="005F2CB1"/>
    <w:rsid w:val="005F3025"/>
    <w:rsid w:val="005F618C"/>
    <w:rsid w:val="005F61F0"/>
    <w:rsid w:val="005F70BD"/>
    <w:rsid w:val="005F7AD4"/>
    <w:rsid w:val="0060283C"/>
    <w:rsid w:val="00603AEC"/>
    <w:rsid w:val="00604F14"/>
    <w:rsid w:val="00611B83"/>
    <w:rsid w:val="00612EF1"/>
    <w:rsid w:val="00613257"/>
    <w:rsid w:val="006160AC"/>
    <w:rsid w:val="006179F4"/>
    <w:rsid w:val="00617A7F"/>
    <w:rsid w:val="00620A71"/>
    <w:rsid w:val="00620D80"/>
    <w:rsid w:val="00621093"/>
    <w:rsid w:val="00621957"/>
    <w:rsid w:val="00621A48"/>
    <w:rsid w:val="006234A6"/>
    <w:rsid w:val="00625038"/>
    <w:rsid w:val="0062530F"/>
    <w:rsid w:val="00630001"/>
    <w:rsid w:val="006311B3"/>
    <w:rsid w:val="0063284C"/>
    <w:rsid w:val="006333BA"/>
    <w:rsid w:val="00636398"/>
    <w:rsid w:val="006368D3"/>
    <w:rsid w:val="006377EC"/>
    <w:rsid w:val="0064151F"/>
    <w:rsid w:val="00641533"/>
    <w:rsid w:val="0064208D"/>
    <w:rsid w:val="00643475"/>
    <w:rsid w:val="0064396A"/>
    <w:rsid w:val="00643FF6"/>
    <w:rsid w:val="00644DAD"/>
    <w:rsid w:val="0064624E"/>
    <w:rsid w:val="00650AB9"/>
    <w:rsid w:val="00651784"/>
    <w:rsid w:val="00655733"/>
    <w:rsid w:val="00655ACD"/>
    <w:rsid w:val="00656A92"/>
    <w:rsid w:val="00656DDE"/>
    <w:rsid w:val="00657E44"/>
    <w:rsid w:val="0066011D"/>
    <w:rsid w:val="006607C0"/>
    <w:rsid w:val="00661388"/>
    <w:rsid w:val="006613A6"/>
    <w:rsid w:val="006627A2"/>
    <w:rsid w:val="006634E6"/>
    <w:rsid w:val="006655EE"/>
    <w:rsid w:val="00666BC1"/>
    <w:rsid w:val="00667EE7"/>
    <w:rsid w:val="00670472"/>
    <w:rsid w:val="00670922"/>
    <w:rsid w:val="00670BE1"/>
    <w:rsid w:val="0067218F"/>
    <w:rsid w:val="00673251"/>
    <w:rsid w:val="006741F2"/>
    <w:rsid w:val="00674CC3"/>
    <w:rsid w:val="00675C72"/>
    <w:rsid w:val="006771F9"/>
    <w:rsid w:val="006776D7"/>
    <w:rsid w:val="00681003"/>
    <w:rsid w:val="006817C9"/>
    <w:rsid w:val="00683ECE"/>
    <w:rsid w:val="006845B8"/>
    <w:rsid w:val="0068537E"/>
    <w:rsid w:val="00685F36"/>
    <w:rsid w:val="00692573"/>
    <w:rsid w:val="00695FC2"/>
    <w:rsid w:val="00696949"/>
    <w:rsid w:val="00697052"/>
    <w:rsid w:val="006A012E"/>
    <w:rsid w:val="006A2E39"/>
    <w:rsid w:val="006A46FB"/>
    <w:rsid w:val="006A48EC"/>
    <w:rsid w:val="006A5E28"/>
    <w:rsid w:val="006A697B"/>
    <w:rsid w:val="006A70CC"/>
    <w:rsid w:val="006A7AFF"/>
    <w:rsid w:val="006B0725"/>
    <w:rsid w:val="006B1816"/>
    <w:rsid w:val="006B2099"/>
    <w:rsid w:val="006B39FF"/>
    <w:rsid w:val="006B50CF"/>
    <w:rsid w:val="006C03B8"/>
    <w:rsid w:val="006C5705"/>
    <w:rsid w:val="006C5EC9"/>
    <w:rsid w:val="006C6059"/>
    <w:rsid w:val="006C7522"/>
    <w:rsid w:val="006D2D1A"/>
    <w:rsid w:val="006D58EE"/>
    <w:rsid w:val="006D6F08"/>
    <w:rsid w:val="006E062C"/>
    <w:rsid w:val="006E1C82"/>
    <w:rsid w:val="006E28B7"/>
    <w:rsid w:val="006E2A9B"/>
    <w:rsid w:val="006E3310"/>
    <w:rsid w:val="006E4E39"/>
    <w:rsid w:val="006E565E"/>
    <w:rsid w:val="006E673D"/>
    <w:rsid w:val="006E69C5"/>
    <w:rsid w:val="006E6FB7"/>
    <w:rsid w:val="006E7D3B"/>
    <w:rsid w:val="006F1B70"/>
    <w:rsid w:val="006F341D"/>
    <w:rsid w:val="006F3CDE"/>
    <w:rsid w:val="006F58D4"/>
    <w:rsid w:val="006F6582"/>
    <w:rsid w:val="006F7AD6"/>
    <w:rsid w:val="00701EF4"/>
    <w:rsid w:val="0070346E"/>
    <w:rsid w:val="007046C8"/>
    <w:rsid w:val="00704EDB"/>
    <w:rsid w:val="00706101"/>
    <w:rsid w:val="00707072"/>
    <w:rsid w:val="00707D61"/>
    <w:rsid w:val="00711BB8"/>
    <w:rsid w:val="00712287"/>
    <w:rsid w:val="00712772"/>
    <w:rsid w:val="007148D3"/>
    <w:rsid w:val="00715B9A"/>
    <w:rsid w:val="007171C3"/>
    <w:rsid w:val="00722ADF"/>
    <w:rsid w:val="0072309C"/>
    <w:rsid w:val="007257D0"/>
    <w:rsid w:val="00726EA6"/>
    <w:rsid w:val="00727208"/>
    <w:rsid w:val="00727680"/>
    <w:rsid w:val="007348B1"/>
    <w:rsid w:val="007362A6"/>
    <w:rsid w:val="00736D7D"/>
    <w:rsid w:val="00740E58"/>
    <w:rsid w:val="00743BE4"/>
    <w:rsid w:val="007445A0"/>
    <w:rsid w:val="0074524B"/>
    <w:rsid w:val="007452D0"/>
    <w:rsid w:val="00745F9A"/>
    <w:rsid w:val="00747D8B"/>
    <w:rsid w:val="00751228"/>
    <w:rsid w:val="007552A4"/>
    <w:rsid w:val="0075563F"/>
    <w:rsid w:val="007571E1"/>
    <w:rsid w:val="00757A16"/>
    <w:rsid w:val="007604B2"/>
    <w:rsid w:val="00762FEA"/>
    <w:rsid w:val="00765281"/>
    <w:rsid w:val="00766BAD"/>
    <w:rsid w:val="007729A2"/>
    <w:rsid w:val="007755F2"/>
    <w:rsid w:val="00775FDC"/>
    <w:rsid w:val="00776971"/>
    <w:rsid w:val="00780A80"/>
    <w:rsid w:val="00780B24"/>
    <w:rsid w:val="0078177E"/>
    <w:rsid w:val="0078304C"/>
    <w:rsid w:val="00783256"/>
    <w:rsid w:val="00783538"/>
    <w:rsid w:val="00783673"/>
    <w:rsid w:val="00785490"/>
    <w:rsid w:val="00785634"/>
    <w:rsid w:val="00791179"/>
    <w:rsid w:val="00791415"/>
    <w:rsid w:val="007925EA"/>
    <w:rsid w:val="00793CD8"/>
    <w:rsid w:val="00795C92"/>
    <w:rsid w:val="00796231"/>
    <w:rsid w:val="00797401"/>
    <w:rsid w:val="007A0611"/>
    <w:rsid w:val="007A1CB3"/>
    <w:rsid w:val="007A1D71"/>
    <w:rsid w:val="007A24B9"/>
    <w:rsid w:val="007A306F"/>
    <w:rsid w:val="007A331F"/>
    <w:rsid w:val="007A43A6"/>
    <w:rsid w:val="007A467A"/>
    <w:rsid w:val="007A58A6"/>
    <w:rsid w:val="007A6D10"/>
    <w:rsid w:val="007B323E"/>
    <w:rsid w:val="007B3D2D"/>
    <w:rsid w:val="007B50AE"/>
    <w:rsid w:val="007B51DF"/>
    <w:rsid w:val="007B6436"/>
    <w:rsid w:val="007C05DD"/>
    <w:rsid w:val="007C3D18"/>
    <w:rsid w:val="007C5AB4"/>
    <w:rsid w:val="007C60BF"/>
    <w:rsid w:val="007C6A07"/>
    <w:rsid w:val="007C75A1"/>
    <w:rsid w:val="007C77A5"/>
    <w:rsid w:val="007D04E5"/>
    <w:rsid w:val="007D5901"/>
    <w:rsid w:val="007D6C5D"/>
    <w:rsid w:val="007D7526"/>
    <w:rsid w:val="007E4610"/>
    <w:rsid w:val="007E4715"/>
    <w:rsid w:val="007E505B"/>
    <w:rsid w:val="007E7091"/>
    <w:rsid w:val="007F0C1E"/>
    <w:rsid w:val="007F46D9"/>
    <w:rsid w:val="007F6775"/>
    <w:rsid w:val="00801DA4"/>
    <w:rsid w:val="008023E8"/>
    <w:rsid w:val="00803FAE"/>
    <w:rsid w:val="0080605F"/>
    <w:rsid w:val="008067CD"/>
    <w:rsid w:val="00807786"/>
    <w:rsid w:val="00811E07"/>
    <w:rsid w:val="00811FCB"/>
    <w:rsid w:val="008158D6"/>
    <w:rsid w:val="00815E8C"/>
    <w:rsid w:val="00817196"/>
    <w:rsid w:val="00821327"/>
    <w:rsid w:val="008235DB"/>
    <w:rsid w:val="00823B15"/>
    <w:rsid w:val="00824AB4"/>
    <w:rsid w:val="00825C42"/>
    <w:rsid w:val="00825D25"/>
    <w:rsid w:val="00827D6F"/>
    <w:rsid w:val="008359D8"/>
    <w:rsid w:val="00835F87"/>
    <w:rsid w:val="008376AC"/>
    <w:rsid w:val="008444E8"/>
    <w:rsid w:val="00844E80"/>
    <w:rsid w:val="00846FE7"/>
    <w:rsid w:val="008504C8"/>
    <w:rsid w:val="00853BFC"/>
    <w:rsid w:val="0085417D"/>
    <w:rsid w:val="00856911"/>
    <w:rsid w:val="00860BE1"/>
    <w:rsid w:val="00864B5A"/>
    <w:rsid w:val="00866639"/>
    <w:rsid w:val="008677FD"/>
    <w:rsid w:val="008706D4"/>
    <w:rsid w:val="00870F8A"/>
    <w:rsid w:val="008719A4"/>
    <w:rsid w:val="00871D23"/>
    <w:rsid w:val="00873DDD"/>
    <w:rsid w:val="00874312"/>
    <w:rsid w:val="0087437C"/>
    <w:rsid w:val="00874CFD"/>
    <w:rsid w:val="00875CD7"/>
    <w:rsid w:val="00876B4D"/>
    <w:rsid w:val="00877BD7"/>
    <w:rsid w:val="00877F18"/>
    <w:rsid w:val="0088611A"/>
    <w:rsid w:val="00886E38"/>
    <w:rsid w:val="008941E3"/>
    <w:rsid w:val="00894860"/>
    <w:rsid w:val="00894A88"/>
    <w:rsid w:val="00895386"/>
    <w:rsid w:val="008A21FF"/>
    <w:rsid w:val="008A2568"/>
    <w:rsid w:val="008A2A7D"/>
    <w:rsid w:val="008A2CE2"/>
    <w:rsid w:val="008A30AC"/>
    <w:rsid w:val="008A44B8"/>
    <w:rsid w:val="008A51A8"/>
    <w:rsid w:val="008A54C7"/>
    <w:rsid w:val="008A77D8"/>
    <w:rsid w:val="008B0483"/>
    <w:rsid w:val="008B120C"/>
    <w:rsid w:val="008B51A0"/>
    <w:rsid w:val="008B592A"/>
    <w:rsid w:val="008B7B5C"/>
    <w:rsid w:val="008C0C99"/>
    <w:rsid w:val="008C2017"/>
    <w:rsid w:val="008C342D"/>
    <w:rsid w:val="008C4958"/>
    <w:rsid w:val="008C4BAA"/>
    <w:rsid w:val="008C6AE8"/>
    <w:rsid w:val="008C7573"/>
    <w:rsid w:val="008D00A5"/>
    <w:rsid w:val="008D080A"/>
    <w:rsid w:val="008D0ACA"/>
    <w:rsid w:val="008D1E08"/>
    <w:rsid w:val="008D22A8"/>
    <w:rsid w:val="008D2952"/>
    <w:rsid w:val="008D34F1"/>
    <w:rsid w:val="008D39D8"/>
    <w:rsid w:val="008D6D1A"/>
    <w:rsid w:val="008E065E"/>
    <w:rsid w:val="008E0927"/>
    <w:rsid w:val="008E1909"/>
    <w:rsid w:val="008E5DF0"/>
    <w:rsid w:val="008F137B"/>
    <w:rsid w:val="008F1EAB"/>
    <w:rsid w:val="008F33DC"/>
    <w:rsid w:val="008F477F"/>
    <w:rsid w:val="008F57DE"/>
    <w:rsid w:val="008F599D"/>
    <w:rsid w:val="008F7399"/>
    <w:rsid w:val="00902350"/>
    <w:rsid w:val="0090336B"/>
    <w:rsid w:val="009053AA"/>
    <w:rsid w:val="00906939"/>
    <w:rsid w:val="00910818"/>
    <w:rsid w:val="00910B7D"/>
    <w:rsid w:val="00911DFB"/>
    <w:rsid w:val="00912FE2"/>
    <w:rsid w:val="009139D9"/>
    <w:rsid w:val="00914AD8"/>
    <w:rsid w:val="009153E8"/>
    <w:rsid w:val="00916079"/>
    <w:rsid w:val="00917CE9"/>
    <w:rsid w:val="00920BF2"/>
    <w:rsid w:val="009216DE"/>
    <w:rsid w:val="00922010"/>
    <w:rsid w:val="00931151"/>
    <w:rsid w:val="00931BD9"/>
    <w:rsid w:val="009368F3"/>
    <w:rsid w:val="00936AEF"/>
    <w:rsid w:val="00941636"/>
    <w:rsid w:val="00943742"/>
    <w:rsid w:val="00945C05"/>
    <w:rsid w:val="00946539"/>
    <w:rsid w:val="00946945"/>
    <w:rsid w:val="00947713"/>
    <w:rsid w:val="00950DE7"/>
    <w:rsid w:val="00951484"/>
    <w:rsid w:val="00953369"/>
    <w:rsid w:val="00953920"/>
    <w:rsid w:val="00953D47"/>
    <w:rsid w:val="0095681E"/>
    <w:rsid w:val="009572D4"/>
    <w:rsid w:val="0095789C"/>
    <w:rsid w:val="00961921"/>
    <w:rsid w:val="00961F57"/>
    <w:rsid w:val="0096273D"/>
    <w:rsid w:val="00962CB8"/>
    <w:rsid w:val="0096430A"/>
    <w:rsid w:val="00964574"/>
    <w:rsid w:val="0096554B"/>
    <w:rsid w:val="0096584A"/>
    <w:rsid w:val="00966616"/>
    <w:rsid w:val="00971F08"/>
    <w:rsid w:val="00972805"/>
    <w:rsid w:val="00974D6E"/>
    <w:rsid w:val="00975F7D"/>
    <w:rsid w:val="0097603D"/>
    <w:rsid w:val="00976949"/>
    <w:rsid w:val="00980477"/>
    <w:rsid w:val="00983735"/>
    <w:rsid w:val="00985253"/>
    <w:rsid w:val="009853B3"/>
    <w:rsid w:val="00985425"/>
    <w:rsid w:val="00985618"/>
    <w:rsid w:val="00985755"/>
    <w:rsid w:val="00985B9E"/>
    <w:rsid w:val="00986CBD"/>
    <w:rsid w:val="009874A0"/>
    <w:rsid w:val="00990630"/>
    <w:rsid w:val="00991761"/>
    <w:rsid w:val="009939D2"/>
    <w:rsid w:val="00994DA6"/>
    <w:rsid w:val="00994DCA"/>
    <w:rsid w:val="009960EC"/>
    <w:rsid w:val="009970DD"/>
    <w:rsid w:val="009A0FBA"/>
    <w:rsid w:val="009A1601"/>
    <w:rsid w:val="009A3BB6"/>
    <w:rsid w:val="009A462D"/>
    <w:rsid w:val="009A488E"/>
    <w:rsid w:val="009A5CBA"/>
    <w:rsid w:val="009B1F30"/>
    <w:rsid w:val="009B3352"/>
    <w:rsid w:val="009B3AC2"/>
    <w:rsid w:val="009B4160"/>
    <w:rsid w:val="009B4DF4"/>
    <w:rsid w:val="009B54B1"/>
    <w:rsid w:val="009B564E"/>
    <w:rsid w:val="009B5F09"/>
    <w:rsid w:val="009B7E87"/>
    <w:rsid w:val="009C0169"/>
    <w:rsid w:val="009C403E"/>
    <w:rsid w:val="009C6170"/>
    <w:rsid w:val="009C73CC"/>
    <w:rsid w:val="009D2268"/>
    <w:rsid w:val="009D3C6A"/>
    <w:rsid w:val="009D4FF0"/>
    <w:rsid w:val="009D6F14"/>
    <w:rsid w:val="009D703C"/>
    <w:rsid w:val="009D718F"/>
    <w:rsid w:val="009E068F"/>
    <w:rsid w:val="009E14E0"/>
    <w:rsid w:val="009E35DB"/>
    <w:rsid w:val="009E47A3"/>
    <w:rsid w:val="009E52F7"/>
    <w:rsid w:val="009F08F3"/>
    <w:rsid w:val="009F344F"/>
    <w:rsid w:val="009F4754"/>
    <w:rsid w:val="00A006B5"/>
    <w:rsid w:val="00A02399"/>
    <w:rsid w:val="00A031D8"/>
    <w:rsid w:val="00A0462B"/>
    <w:rsid w:val="00A048A8"/>
    <w:rsid w:val="00A04F49"/>
    <w:rsid w:val="00A0559D"/>
    <w:rsid w:val="00A07608"/>
    <w:rsid w:val="00A13E54"/>
    <w:rsid w:val="00A1734F"/>
    <w:rsid w:val="00A17B7D"/>
    <w:rsid w:val="00A17F63"/>
    <w:rsid w:val="00A2193B"/>
    <w:rsid w:val="00A2351A"/>
    <w:rsid w:val="00A23AA7"/>
    <w:rsid w:val="00A257A4"/>
    <w:rsid w:val="00A264A9"/>
    <w:rsid w:val="00A26DCF"/>
    <w:rsid w:val="00A27785"/>
    <w:rsid w:val="00A30187"/>
    <w:rsid w:val="00A3448A"/>
    <w:rsid w:val="00A36297"/>
    <w:rsid w:val="00A40523"/>
    <w:rsid w:val="00A40C2C"/>
    <w:rsid w:val="00A41E2B"/>
    <w:rsid w:val="00A426F2"/>
    <w:rsid w:val="00A45B74"/>
    <w:rsid w:val="00A45C26"/>
    <w:rsid w:val="00A46F4F"/>
    <w:rsid w:val="00A5211D"/>
    <w:rsid w:val="00A52E1D"/>
    <w:rsid w:val="00A53087"/>
    <w:rsid w:val="00A54216"/>
    <w:rsid w:val="00A55298"/>
    <w:rsid w:val="00A55B1A"/>
    <w:rsid w:val="00A5660A"/>
    <w:rsid w:val="00A5758D"/>
    <w:rsid w:val="00A61499"/>
    <w:rsid w:val="00A62A77"/>
    <w:rsid w:val="00A63483"/>
    <w:rsid w:val="00A6567E"/>
    <w:rsid w:val="00A657D7"/>
    <w:rsid w:val="00A660AC"/>
    <w:rsid w:val="00A6670E"/>
    <w:rsid w:val="00A67E6C"/>
    <w:rsid w:val="00A71B99"/>
    <w:rsid w:val="00A739D0"/>
    <w:rsid w:val="00A761D4"/>
    <w:rsid w:val="00A77EC4"/>
    <w:rsid w:val="00A81AB7"/>
    <w:rsid w:val="00A8575C"/>
    <w:rsid w:val="00A923C9"/>
    <w:rsid w:val="00A92879"/>
    <w:rsid w:val="00A9442A"/>
    <w:rsid w:val="00A94E78"/>
    <w:rsid w:val="00AA016F"/>
    <w:rsid w:val="00AA1ED6"/>
    <w:rsid w:val="00AA1FB1"/>
    <w:rsid w:val="00AA337F"/>
    <w:rsid w:val="00AA51D6"/>
    <w:rsid w:val="00AA6B93"/>
    <w:rsid w:val="00AA7727"/>
    <w:rsid w:val="00AB0BC8"/>
    <w:rsid w:val="00AB11CA"/>
    <w:rsid w:val="00AB14D9"/>
    <w:rsid w:val="00AB255E"/>
    <w:rsid w:val="00AB275D"/>
    <w:rsid w:val="00AB2B2F"/>
    <w:rsid w:val="00AB4AB8"/>
    <w:rsid w:val="00AB5C6B"/>
    <w:rsid w:val="00AB655E"/>
    <w:rsid w:val="00AB7CA9"/>
    <w:rsid w:val="00AC007F"/>
    <w:rsid w:val="00AC1B84"/>
    <w:rsid w:val="00AC2B25"/>
    <w:rsid w:val="00AC2ECD"/>
    <w:rsid w:val="00AC3119"/>
    <w:rsid w:val="00AC375C"/>
    <w:rsid w:val="00AC49FB"/>
    <w:rsid w:val="00AC53BD"/>
    <w:rsid w:val="00AC5A10"/>
    <w:rsid w:val="00AC72FA"/>
    <w:rsid w:val="00AD0AA3"/>
    <w:rsid w:val="00AD2EAA"/>
    <w:rsid w:val="00AD3F94"/>
    <w:rsid w:val="00AD4A5A"/>
    <w:rsid w:val="00AD52E4"/>
    <w:rsid w:val="00AD7161"/>
    <w:rsid w:val="00AE0BCD"/>
    <w:rsid w:val="00AE27AC"/>
    <w:rsid w:val="00AE40E0"/>
    <w:rsid w:val="00AE4DBA"/>
    <w:rsid w:val="00AE4F07"/>
    <w:rsid w:val="00AF1C5D"/>
    <w:rsid w:val="00AF2C2C"/>
    <w:rsid w:val="00AF42D7"/>
    <w:rsid w:val="00AF6223"/>
    <w:rsid w:val="00B006FE"/>
    <w:rsid w:val="00B007CB"/>
    <w:rsid w:val="00B01273"/>
    <w:rsid w:val="00B02AA9"/>
    <w:rsid w:val="00B02FA3"/>
    <w:rsid w:val="00B04947"/>
    <w:rsid w:val="00B04C30"/>
    <w:rsid w:val="00B05084"/>
    <w:rsid w:val="00B11EC7"/>
    <w:rsid w:val="00B148DA"/>
    <w:rsid w:val="00B1506F"/>
    <w:rsid w:val="00B157F9"/>
    <w:rsid w:val="00B163D2"/>
    <w:rsid w:val="00B1711C"/>
    <w:rsid w:val="00B201EF"/>
    <w:rsid w:val="00B20256"/>
    <w:rsid w:val="00B2047D"/>
    <w:rsid w:val="00B20D09"/>
    <w:rsid w:val="00B2214C"/>
    <w:rsid w:val="00B2500A"/>
    <w:rsid w:val="00B25FB8"/>
    <w:rsid w:val="00B2636E"/>
    <w:rsid w:val="00B264D4"/>
    <w:rsid w:val="00B2763F"/>
    <w:rsid w:val="00B27AAC"/>
    <w:rsid w:val="00B27AFD"/>
    <w:rsid w:val="00B30929"/>
    <w:rsid w:val="00B3493E"/>
    <w:rsid w:val="00B372AA"/>
    <w:rsid w:val="00B37E09"/>
    <w:rsid w:val="00B40445"/>
    <w:rsid w:val="00B409E0"/>
    <w:rsid w:val="00B41888"/>
    <w:rsid w:val="00B424F2"/>
    <w:rsid w:val="00B42674"/>
    <w:rsid w:val="00B45A52"/>
    <w:rsid w:val="00B46175"/>
    <w:rsid w:val="00B51A77"/>
    <w:rsid w:val="00B548B7"/>
    <w:rsid w:val="00B54CCC"/>
    <w:rsid w:val="00B56B5E"/>
    <w:rsid w:val="00B61562"/>
    <w:rsid w:val="00B626A3"/>
    <w:rsid w:val="00B638C9"/>
    <w:rsid w:val="00B63C41"/>
    <w:rsid w:val="00B663D8"/>
    <w:rsid w:val="00B664C7"/>
    <w:rsid w:val="00B66777"/>
    <w:rsid w:val="00B71F10"/>
    <w:rsid w:val="00B7264A"/>
    <w:rsid w:val="00B739F6"/>
    <w:rsid w:val="00B75A40"/>
    <w:rsid w:val="00B76A92"/>
    <w:rsid w:val="00B77DEA"/>
    <w:rsid w:val="00B80F0F"/>
    <w:rsid w:val="00B81A6C"/>
    <w:rsid w:val="00B832C2"/>
    <w:rsid w:val="00B83759"/>
    <w:rsid w:val="00B8428E"/>
    <w:rsid w:val="00B85DE5"/>
    <w:rsid w:val="00B90F73"/>
    <w:rsid w:val="00B91453"/>
    <w:rsid w:val="00B93B59"/>
    <w:rsid w:val="00B9406A"/>
    <w:rsid w:val="00B9466A"/>
    <w:rsid w:val="00BA1F91"/>
    <w:rsid w:val="00BA2280"/>
    <w:rsid w:val="00BA2A08"/>
    <w:rsid w:val="00BA39F5"/>
    <w:rsid w:val="00BA56D2"/>
    <w:rsid w:val="00BA76E0"/>
    <w:rsid w:val="00BB1CB2"/>
    <w:rsid w:val="00BB291F"/>
    <w:rsid w:val="00BB2A25"/>
    <w:rsid w:val="00BB51E9"/>
    <w:rsid w:val="00BB5B9A"/>
    <w:rsid w:val="00BB7F6D"/>
    <w:rsid w:val="00BC0C44"/>
    <w:rsid w:val="00BC0FDC"/>
    <w:rsid w:val="00BC209C"/>
    <w:rsid w:val="00BC26EF"/>
    <w:rsid w:val="00BC2A3B"/>
    <w:rsid w:val="00BC2B31"/>
    <w:rsid w:val="00BC3053"/>
    <w:rsid w:val="00BC36D7"/>
    <w:rsid w:val="00BC4D2E"/>
    <w:rsid w:val="00BC6397"/>
    <w:rsid w:val="00BD48AC"/>
    <w:rsid w:val="00BD5F1A"/>
    <w:rsid w:val="00BE1234"/>
    <w:rsid w:val="00BE2F0B"/>
    <w:rsid w:val="00BE2FA6"/>
    <w:rsid w:val="00BE333F"/>
    <w:rsid w:val="00BE5E88"/>
    <w:rsid w:val="00BE7406"/>
    <w:rsid w:val="00BE7603"/>
    <w:rsid w:val="00BE7E64"/>
    <w:rsid w:val="00BF3279"/>
    <w:rsid w:val="00BF3A1B"/>
    <w:rsid w:val="00BF462E"/>
    <w:rsid w:val="00BF5C55"/>
    <w:rsid w:val="00BF5C65"/>
    <w:rsid w:val="00BF74C7"/>
    <w:rsid w:val="00C015F1"/>
    <w:rsid w:val="00C01F33"/>
    <w:rsid w:val="00C021BC"/>
    <w:rsid w:val="00C02CC6"/>
    <w:rsid w:val="00C0404A"/>
    <w:rsid w:val="00C040F7"/>
    <w:rsid w:val="00C044AB"/>
    <w:rsid w:val="00C05706"/>
    <w:rsid w:val="00C05C56"/>
    <w:rsid w:val="00C07377"/>
    <w:rsid w:val="00C10478"/>
    <w:rsid w:val="00C12107"/>
    <w:rsid w:val="00C138CD"/>
    <w:rsid w:val="00C14D4B"/>
    <w:rsid w:val="00C154BB"/>
    <w:rsid w:val="00C16A30"/>
    <w:rsid w:val="00C247FD"/>
    <w:rsid w:val="00C249EC"/>
    <w:rsid w:val="00C24ED2"/>
    <w:rsid w:val="00C268E6"/>
    <w:rsid w:val="00C279B5"/>
    <w:rsid w:val="00C27C45"/>
    <w:rsid w:val="00C3719D"/>
    <w:rsid w:val="00C37772"/>
    <w:rsid w:val="00C37CB2"/>
    <w:rsid w:val="00C464D5"/>
    <w:rsid w:val="00C46668"/>
    <w:rsid w:val="00C473A5"/>
    <w:rsid w:val="00C51551"/>
    <w:rsid w:val="00C534D5"/>
    <w:rsid w:val="00C54995"/>
    <w:rsid w:val="00C54A77"/>
    <w:rsid w:val="00C54D41"/>
    <w:rsid w:val="00C60783"/>
    <w:rsid w:val="00C6196B"/>
    <w:rsid w:val="00C62617"/>
    <w:rsid w:val="00C6309D"/>
    <w:rsid w:val="00C64672"/>
    <w:rsid w:val="00C66ACE"/>
    <w:rsid w:val="00C70697"/>
    <w:rsid w:val="00C72093"/>
    <w:rsid w:val="00C72EF4"/>
    <w:rsid w:val="00C7408F"/>
    <w:rsid w:val="00C744FE"/>
    <w:rsid w:val="00C751AB"/>
    <w:rsid w:val="00C75D2F"/>
    <w:rsid w:val="00C767BE"/>
    <w:rsid w:val="00C76C2C"/>
    <w:rsid w:val="00C76E3C"/>
    <w:rsid w:val="00C81568"/>
    <w:rsid w:val="00C815BD"/>
    <w:rsid w:val="00C831FF"/>
    <w:rsid w:val="00C872DB"/>
    <w:rsid w:val="00C876F1"/>
    <w:rsid w:val="00C9027A"/>
    <w:rsid w:val="00C9068E"/>
    <w:rsid w:val="00C93814"/>
    <w:rsid w:val="00C93C4B"/>
    <w:rsid w:val="00C944AB"/>
    <w:rsid w:val="00C95B40"/>
    <w:rsid w:val="00CA1ED8"/>
    <w:rsid w:val="00CB1F63"/>
    <w:rsid w:val="00CB3B29"/>
    <w:rsid w:val="00CB3BBD"/>
    <w:rsid w:val="00CB57E5"/>
    <w:rsid w:val="00CB669F"/>
    <w:rsid w:val="00CB7170"/>
    <w:rsid w:val="00CC018B"/>
    <w:rsid w:val="00CC040E"/>
    <w:rsid w:val="00CC111F"/>
    <w:rsid w:val="00CC2011"/>
    <w:rsid w:val="00CC3EA0"/>
    <w:rsid w:val="00CC7B45"/>
    <w:rsid w:val="00CC7B71"/>
    <w:rsid w:val="00CD1188"/>
    <w:rsid w:val="00CD1861"/>
    <w:rsid w:val="00CD1D09"/>
    <w:rsid w:val="00CD2ED1"/>
    <w:rsid w:val="00CD337B"/>
    <w:rsid w:val="00CD7942"/>
    <w:rsid w:val="00CE0424"/>
    <w:rsid w:val="00CE7561"/>
    <w:rsid w:val="00CF1354"/>
    <w:rsid w:val="00CF1607"/>
    <w:rsid w:val="00CF3B1F"/>
    <w:rsid w:val="00CF3BF6"/>
    <w:rsid w:val="00CF4862"/>
    <w:rsid w:val="00CF625B"/>
    <w:rsid w:val="00CF687E"/>
    <w:rsid w:val="00D01F5A"/>
    <w:rsid w:val="00D02781"/>
    <w:rsid w:val="00D0349B"/>
    <w:rsid w:val="00D10249"/>
    <w:rsid w:val="00D115C3"/>
    <w:rsid w:val="00D11897"/>
    <w:rsid w:val="00D13135"/>
    <w:rsid w:val="00D13E4E"/>
    <w:rsid w:val="00D14EFD"/>
    <w:rsid w:val="00D17AEF"/>
    <w:rsid w:val="00D21ACD"/>
    <w:rsid w:val="00D22FE4"/>
    <w:rsid w:val="00D239A7"/>
    <w:rsid w:val="00D23F47"/>
    <w:rsid w:val="00D35CAD"/>
    <w:rsid w:val="00D36E71"/>
    <w:rsid w:val="00D37D87"/>
    <w:rsid w:val="00D40B33"/>
    <w:rsid w:val="00D41FA5"/>
    <w:rsid w:val="00D4318F"/>
    <w:rsid w:val="00D438BF"/>
    <w:rsid w:val="00D440F8"/>
    <w:rsid w:val="00D45B5B"/>
    <w:rsid w:val="00D47F32"/>
    <w:rsid w:val="00D546FF"/>
    <w:rsid w:val="00D558E3"/>
    <w:rsid w:val="00D55AD5"/>
    <w:rsid w:val="00D57429"/>
    <w:rsid w:val="00D575D0"/>
    <w:rsid w:val="00D576CA"/>
    <w:rsid w:val="00D57EAB"/>
    <w:rsid w:val="00D61AF5"/>
    <w:rsid w:val="00D652B5"/>
    <w:rsid w:val="00D66155"/>
    <w:rsid w:val="00D708B0"/>
    <w:rsid w:val="00D71529"/>
    <w:rsid w:val="00D766DC"/>
    <w:rsid w:val="00D77B1D"/>
    <w:rsid w:val="00D8021F"/>
    <w:rsid w:val="00D80383"/>
    <w:rsid w:val="00D823C6"/>
    <w:rsid w:val="00D8327F"/>
    <w:rsid w:val="00D84EB1"/>
    <w:rsid w:val="00D8512B"/>
    <w:rsid w:val="00D86CA3"/>
    <w:rsid w:val="00D871CE"/>
    <w:rsid w:val="00D9196D"/>
    <w:rsid w:val="00D91F12"/>
    <w:rsid w:val="00D92982"/>
    <w:rsid w:val="00D931D4"/>
    <w:rsid w:val="00D950EF"/>
    <w:rsid w:val="00DA1BAF"/>
    <w:rsid w:val="00DA1D39"/>
    <w:rsid w:val="00DA305E"/>
    <w:rsid w:val="00DA421E"/>
    <w:rsid w:val="00DA5417"/>
    <w:rsid w:val="00DA56E8"/>
    <w:rsid w:val="00DA679E"/>
    <w:rsid w:val="00DB0A9F"/>
    <w:rsid w:val="00DB377D"/>
    <w:rsid w:val="00DB555E"/>
    <w:rsid w:val="00DB562B"/>
    <w:rsid w:val="00DC0203"/>
    <w:rsid w:val="00DC02B9"/>
    <w:rsid w:val="00DC0A73"/>
    <w:rsid w:val="00DC2D36"/>
    <w:rsid w:val="00DC512E"/>
    <w:rsid w:val="00DC53EF"/>
    <w:rsid w:val="00DC7E49"/>
    <w:rsid w:val="00DD7A7F"/>
    <w:rsid w:val="00DE0667"/>
    <w:rsid w:val="00DE5608"/>
    <w:rsid w:val="00DE58D0"/>
    <w:rsid w:val="00DE654F"/>
    <w:rsid w:val="00DE6E4B"/>
    <w:rsid w:val="00DF0B6E"/>
    <w:rsid w:val="00DF15E0"/>
    <w:rsid w:val="00DF3099"/>
    <w:rsid w:val="00DF37A0"/>
    <w:rsid w:val="00DF71FB"/>
    <w:rsid w:val="00E0094D"/>
    <w:rsid w:val="00E01EFD"/>
    <w:rsid w:val="00E04802"/>
    <w:rsid w:val="00E04FC4"/>
    <w:rsid w:val="00E0538D"/>
    <w:rsid w:val="00E10CB1"/>
    <w:rsid w:val="00E110E7"/>
    <w:rsid w:val="00E11B20"/>
    <w:rsid w:val="00E12563"/>
    <w:rsid w:val="00E12F83"/>
    <w:rsid w:val="00E17FA2"/>
    <w:rsid w:val="00E20C89"/>
    <w:rsid w:val="00E22330"/>
    <w:rsid w:val="00E248DF"/>
    <w:rsid w:val="00E30B5A"/>
    <w:rsid w:val="00E3123D"/>
    <w:rsid w:val="00E31461"/>
    <w:rsid w:val="00E31D43"/>
    <w:rsid w:val="00E32608"/>
    <w:rsid w:val="00E32768"/>
    <w:rsid w:val="00E34188"/>
    <w:rsid w:val="00E34B6E"/>
    <w:rsid w:val="00E35559"/>
    <w:rsid w:val="00E35CB1"/>
    <w:rsid w:val="00E3723A"/>
    <w:rsid w:val="00E37860"/>
    <w:rsid w:val="00E43966"/>
    <w:rsid w:val="00E443DD"/>
    <w:rsid w:val="00E446F1"/>
    <w:rsid w:val="00E46886"/>
    <w:rsid w:val="00E47AEF"/>
    <w:rsid w:val="00E501A1"/>
    <w:rsid w:val="00E50AA6"/>
    <w:rsid w:val="00E5117C"/>
    <w:rsid w:val="00E53B75"/>
    <w:rsid w:val="00E54E3B"/>
    <w:rsid w:val="00E56ADF"/>
    <w:rsid w:val="00E57565"/>
    <w:rsid w:val="00E63838"/>
    <w:rsid w:val="00E64434"/>
    <w:rsid w:val="00E65FC6"/>
    <w:rsid w:val="00E66D43"/>
    <w:rsid w:val="00E66ECB"/>
    <w:rsid w:val="00E67C51"/>
    <w:rsid w:val="00E67E20"/>
    <w:rsid w:val="00E70A85"/>
    <w:rsid w:val="00E71541"/>
    <w:rsid w:val="00E7209E"/>
    <w:rsid w:val="00E72EFC"/>
    <w:rsid w:val="00E758EC"/>
    <w:rsid w:val="00E8234C"/>
    <w:rsid w:val="00E83AA9"/>
    <w:rsid w:val="00E85928"/>
    <w:rsid w:val="00E87822"/>
    <w:rsid w:val="00E90395"/>
    <w:rsid w:val="00E90E49"/>
    <w:rsid w:val="00E912A1"/>
    <w:rsid w:val="00E917F9"/>
    <w:rsid w:val="00E91EB2"/>
    <w:rsid w:val="00E9291C"/>
    <w:rsid w:val="00E92CEE"/>
    <w:rsid w:val="00E9378F"/>
    <w:rsid w:val="00E93FFE"/>
    <w:rsid w:val="00E94504"/>
    <w:rsid w:val="00E94F8A"/>
    <w:rsid w:val="00EA3AB3"/>
    <w:rsid w:val="00EA4AF2"/>
    <w:rsid w:val="00EA65BE"/>
    <w:rsid w:val="00EA7A41"/>
    <w:rsid w:val="00EB077B"/>
    <w:rsid w:val="00EB44BE"/>
    <w:rsid w:val="00EB4EA2"/>
    <w:rsid w:val="00EC24D5"/>
    <w:rsid w:val="00EC27C6"/>
    <w:rsid w:val="00EC3319"/>
    <w:rsid w:val="00EC33C8"/>
    <w:rsid w:val="00EC4207"/>
    <w:rsid w:val="00EC5653"/>
    <w:rsid w:val="00EC71CE"/>
    <w:rsid w:val="00ED1006"/>
    <w:rsid w:val="00ED4CDA"/>
    <w:rsid w:val="00EE0B73"/>
    <w:rsid w:val="00EF01FB"/>
    <w:rsid w:val="00EF13ED"/>
    <w:rsid w:val="00EF18FE"/>
    <w:rsid w:val="00EF2D03"/>
    <w:rsid w:val="00EF2E96"/>
    <w:rsid w:val="00EF5787"/>
    <w:rsid w:val="00EF6096"/>
    <w:rsid w:val="00EF60D0"/>
    <w:rsid w:val="00F022A2"/>
    <w:rsid w:val="00F0528D"/>
    <w:rsid w:val="00F06C67"/>
    <w:rsid w:val="00F06DFD"/>
    <w:rsid w:val="00F071D1"/>
    <w:rsid w:val="00F07533"/>
    <w:rsid w:val="00F10629"/>
    <w:rsid w:val="00F1062A"/>
    <w:rsid w:val="00F13C41"/>
    <w:rsid w:val="00F15FA5"/>
    <w:rsid w:val="00F209B7"/>
    <w:rsid w:val="00F20F5C"/>
    <w:rsid w:val="00F220C6"/>
    <w:rsid w:val="00F2376F"/>
    <w:rsid w:val="00F243D8"/>
    <w:rsid w:val="00F24FA1"/>
    <w:rsid w:val="00F2599C"/>
    <w:rsid w:val="00F26050"/>
    <w:rsid w:val="00F27488"/>
    <w:rsid w:val="00F30828"/>
    <w:rsid w:val="00F313D6"/>
    <w:rsid w:val="00F333E7"/>
    <w:rsid w:val="00F35C6E"/>
    <w:rsid w:val="00F40F0C"/>
    <w:rsid w:val="00F41398"/>
    <w:rsid w:val="00F44194"/>
    <w:rsid w:val="00F443DC"/>
    <w:rsid w:val="00F46F3E"/>
    <w:rsid w:val="00F4766C"/>
    <w:rsid w:val="00F5060E"/>
    <w:rsid w:val="00F507D1"/>
    <w:rsid w:val="00F519CE"/>
    <w:rsid w:val="00F51ADA"/>
    <w:rsid w:val="00F52653"/>
    <w:rsid w:val="00F5335E"/>
    <w:rsid w:val="00F5365E"/>
    <w:rsid w:val="00F54843"/>
    <w:rsid w:val="00F55AFC"/>
    <w:rsid w:val="00F57B90"/>
    <w:rsid w:val="00F57C52"/>
    <w:rsid w:val="00F600AE"/>
    <w:rsid w:val="00F60203"/>
    <w:rsid w:val="00F607C5"/>
    <w:rsid w:val="00F60DEA"/>
    <w:rsid w:val="00F61B71"/>
    <w:rsid w:val="00F6302A"/>
    <w:rsid w:val="00F63950"/>
    <w:rsid w:val="00F64C2B"/>
    <w:rsid w:val="00F651BE"/>
    <w:rsid w:val="00F67477"/>
    <w:rsid w:val="00F67F53"/>
    <w:rsid w:val="00F703BE"/>
    <w:rsid w:val="00F71A32"/>
    <w:rsid w:val="00F71F69"/>
    <w:rsid w:val="00F72300"/>
    <w:rsid w:val="00F72B72"/>
    <w:rsid w:val="00F74BB9"/>
    <w:rsid w:val="00F75582"/>
    <w:rsid w:val="00F76EFA"/>
    <w:rsid w:val="00F804BE"/>
    <w:rsid w:val="00F817CE"/>
    <w:rsid w:val="00F83B8F"/>
    <w:rsid w:val="00F8456C"/>
    <w:rsid w:val="00F859D8"/>
    <w:rsid w:val="00F868F5"/>
    <w:rsid w:val="00F9056A"/>
    <w:rsid w:val="00F90F8D"/>
    <w:rsid w:val="00F92782"/>
    <w:rsid w:val="00F93AA9"/>
    <w:rsid w:val="00F96985"/>
    <w:rsid w:val="00F97838"/>
    <w:rsid w:val="00FA2BB3"/>
    <w:rsid w:val="00FA397E"/>
    <w:rsid w:val="00FA63A9"/>
    <w:rsid w:val="00FB191F"/>
    <w:rsid w:val="00FB4C80"/>
    <w:rsid w:val="00FB4D4D"/>
    <w:rsid w:val="00FB6A6A"/>
    <w:rsid w:val="00FC36BA"/>
    <w:rsid w:val="00FC6EA8"/>
    <w:rsid w:val="00FC7429"/>
    <w:rsid w:val="00FC7DFB"/>
    <w:rsid w:val="00FD07F6"/>
    <w:rsid w:val="00FD0E9D"/>
    <w:rsid w:val="00FD1EC8"/>
    <w:rsid w:val="00FD47ED"/>
    <w:rsid w:val="00FD74DB"/>
    <w:rsid w:val="00FD7660"/>
    <w:rsid w:val="00FE0655"/>
    <w:rsid w:val="00FE2365"/>
    <w:rsid w:val="00FE37D7"/>
    <w:rsid w:val="00FE4C7B"/>
    <w:rsid w:val="00FE5D2A"/>
    <w:rsid w:val="00FE68B0"/>
    <w:rsid w:val="00FE6D5E"/>
    <w:rsid w:val="00FE7336"/>
    <w:rsid w:val="00FE787C"/>
    <w:rsid w:val="00FF195D"/>
    <w:rsid w:val="00FF2E38"/>
    <w:rsid w:val="00FF45A5"/>
    <w:rsid w:val="00FF5216"/>
    <w:rsid w:val="00FF5247"/>
    <w:rsid w:val="00FF5C91"/>
    <w:rsid w:val="00FF633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2868CD"/>
  <w15:chartTrackingRefBased/>
  <w15:docId w15:val="{24B760BC-D039-4F5D-AB46-9272F0C83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Comments">
    <w:name w:val="Comments"/>
    <w:basedOn w:val="Normal"/>
    <w:link w:val="CommentsChar"/>
    <w:qFormat/>
    <w:rsid w:val="00132584"/>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132584"/>
    <w:rPr>
      <w:rFonts w:ascii="Arial" w:eastAsia="MS Mincho" w:hAnsi="Arial"/>
      <w:i/>
      <w:noProof/>
      <w:sz w:val="18"/>
      <w:szCs w:val="24"/>
    </w:rPr>
  </w:style>
  <w:style w:type="paragraph" w:styleId="Title">
    <w:name w:val="Title"/>
    <w:basedOn w:val="Normal"/>
    <w:next w:val="Normal"/>
    <w:link w:val="TitleChar"/>
    <w:uiPriority w:val="10"/>
    <w:qFormat/>
    <w:rsid w:val="00644DAD"/>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644DAD"/>
    <w:rPr>
      <w:rFonts w:ascii="Arial" w:hAnsi="Arial" w:cs="Arial"/>
      <w:b/>
      <w:bCs/>
      <w:kern w:val="28"/>
      <w:lang w:eastAsia="en-US"/>
    </w:rPr>
  </w:style>
  <w:style w:type="paragraph" w:customStyle="1" w:styleId="Source">
    <w:name w:val="Source"/>
    <w:basedOn w:val="Normal"/>
    <w:rsid w:val="00644DAD"/>
    <w:pPr>
      <w:overflowPunct/>
      <w:autoSpaceDE/>
      <w:autoSpaceDN/>
      <w:adjustRightInd/>
      <w:spacing w:after="60"/>
      <w:ind w:left="1985" w:hanging="1985"/>
      <w:textAlignment w:val="auto"/>
    </w:pPr>
    <w:rPr>
      <w:rFonts w:ascii="Arial" w:hAnsi="Arial" w:cs="Arial"/>
      <w:b/>
      <w:lang w:eastAsia="en-US"/>
    </w:rPr>
  </w:style>
  <w:style w:type="paragraph" w:customStyle="1" w:styleId="Contact">
    <w:name w:val="Contact"/>
    <w:basedOn w:val="Heading4"/>
    <w:rsid w:val="00644DAD"/>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paragraph" w:customStyle="1" w:styleId="Agreement">
    <w:name w:val="Agreement"/>
    <w:basedOn w:val="Normal"/>
    <w:next w:val="Doc-text2"/>
    <w:qFormat/>
    <w:rsid w:val="005476B7"/>
    <w:pPr>
      <w:numPr>
        <w:numId w:val="26"/>
      </w:numPr>
      <w:overflowPunct/>
      <w:autoSpaceDE/>
      <w:autoSpaceDN/>
      <w:adjustRightInd/>
      <w:spacing w:before="60" w:after="0"/>
      <w:textAlignment w:val="auto"/>
    </w:pPr>
    <w:rPr>
      <w:rFonts w:ascii="Arial" w:eastAsia="MS Mincho" w:hAnsi="Arial"/>
      <w:b/>
      <w:szCs w:val="24"/>
      <w:lang w:eastAsia="en-GB"/>
    </w:rPr>
  </w:style>
  <w:style w:type="character" w:customStyle="1" w:styleId="B1Char">
    <w:name w:val="B1 Char"/>
    <w:qFormat/>
    <w:rsid w:val="00DC0A7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0528028">
      <w:bodyDiv w:val="1"/>
      <w:marLeft w:val="0"/>
      <w:marRight w:val="0"/>
      <w:marTop w:val="0"/>
      <w:marBottom w:val="0"/>
      <w:divBdr>
        <w:top w:val="none" w:sz="0" w:space="0" w:color="auto"/>
        <w:left w:val="none" w:sz="0" w:space="0" w:color="auto"/>
        <w:bottom w:val="none" w:sz="0" w:space="0" w:color="auto"/>
        <w:right w:val="none" w:sz="0" w:space="0" w:color="auto"/>
      </w:divBdr>
      <w:divsChild>
        <w:div w:id="6415398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Ericsson%20AB\SWEA%20-%20RAN2\RAN2%20meetings\RAN2_112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98F5F6-8D53-429A-BD1A-1910FB2223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51F50F09-9889-44A4-AACC-9F4587DA1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Template.dotx</Template>
  <TotalTime>2477</TotalTime>
  <Pages>6</Pages>
  <Words>2712</Words>
  <Characters>13944</Characters>
  <Application>Microsoft Office Word</Application>
  <DocSecurity>0</DocSecurity>
  <Lines>116</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16623</CharactersWithSpaces>
  <SharedDoc>false</SharedDoc>
  <HLinks>
    <vt:vector size="72" baseType="variant">
      <vt:variant>
        <vt:i4>1179708</vt:i4>
      </vt:variant>
      <vt:variant>
        <vt:i4>35</vt:i4>
      </vt:variant>
      <vt:variant>
        <vt:i4>0</vt:i4>
      </vt:variant>
      <vt:variant>
        <vt:i4>5</vt:i4>
      </vt:variant>
      <vt:variant>
        <vt:lpwstr/>
      </vt:variant>
      <vt:variant>
        <vt:lpwstr>_Toc61447797</vt:lpwstr>
      </vt:variant>
      <vt:variant>
        <vt:i4>1048636</vt:i4>
      </vt:variant>
      <vt:variant>
        <vt:i4>32</vt:i4>
      </vt:variant>
      <vt:variant>
        <vt:i4>0</vt:i4>
      </vt:variant>
      <vt:variant>
        <vt:i4>5</vt:i4>
      </vt:variant>
      <vt:variant>
        <vt:lpwstr/>
      </vt:variant>
      <vt:variant>
        <vt:lpwstr>_Toc61447795</vt:lpwstr>
      </vt:variant>
      <vt:variant>
        <vt:i4>1114172</vt:i4>
      </vt:variant>
      <vt:variant>
        <vt:i4>29</vt:i4>
      </vt:variant>
      <vt:variant>
        <vt:i4>0</vt:i4>
      </vt:variant>
      <vt:variant>
        <vt:i4>5</vt:i4>
      </vt:variant>
      <vt:variant>
        <vt:lpwstr/>
      </vt:variant>
      <vt:variant>
        <vt:lpwstr>_Toc61447794</vt:lpwstr>
      </vt:variant>
      <vt:variant>
        <vt:i4>1441852</vt:i4>
      </vt:variant>
      <vt:variant>
        <vt:i4>26</vt:i4>
      </vt:variant>
      <vt:variant>
        <vt:i4>0</vt:i4>
      </vt:variant>
      <vt:variant>
        <vt:i4>5</vt:i4>
      </vt:variant>
      <vt:variant>
        <vt:lpwstr/>
      </vt:variant>
      <vt:variant>
        <vt:lpwstr>_Toc61447793</vt:lpwstr>
      </vt:variant>
      <vt:variant>
        <vt:i4>1507388</vt:i4>
      </vt:variant>
      <vt:variant>
        <vt:i4>23</vt:i4>
      </vt:variant>
      <vt:variant>
        <vt:i4>0</vt:i4>
      </vt:variant>
      <vt:variant>
        <vt:i4>5</vt:i4>
      </vt:variant>
      <vt:variant>
        <vt:lpwstr/>
      </vt:variant>
      <vt:variant>
        <vt:lpwstr>_Toc61447792</vt:lpwstr>
      </vt:variant>
      <vt:variant>
        <vt:i4>1310780</vt:i4>
      </vt:variant>
      <vt:variant>
        <vt:i4>20</vt:i4>
      </vt:variant>
      <vt:variant>
        <vt:i4>0</vt:i4>
      </vt:variant>
      <vt:variant>
        <vt:i4>5</vt:i4>
      </vt:variant>
      <vt:variant>
        <vt:lpwstr/>
      </vt:variant>
      <vt:variant>
        <vt:lpwstr>_Toc61447791</vt:lpwstr>
      </vt:variant>
      <vt:variant>
        <vt:i4>1376316</vt:i4>
      </vt:variant>
      <vt:variant>
        <vt:i4>17</vt:i4>
      </vt:variant>
      <vt:variant>
        <vt:i4>0</vt:i4>
      </vt:variant>
      <vt:variant>
        <vt:i4>5</vt:i4>
      </vt:variant>
      <vt:variant>
        <vt:lpwstr/>
      </vt:variant>
      <vt:variant>
        <vt:lpwstr>_Toc61447790</vt:lpwstr>
      </vt:variant>
      <vt:variant>
        <vt:i4>1835069</vt:i4>
      </vt:variant>
      <vt:variant>
        <vt:i4>14</vt:i4>
      </vt:variant>
      <vt:variant>
        <vt:i4>0</vt:i4>
      </vt:variant>
      <vt:variant>
        <vt:i4>5</vt:i4>
      </vt:variant>
      <vt:variant>
        <vt:lpwstr/>
      </vt:variant>
      <vt:variant>
        <vt:lpwstr>_Toc61447789</vt:lpwstr>
      </vt:variant>
      <vt:variant>
        <vt:i4>1900605</vt:i4>
      </vt:variant>
      <vt:variant>
        <vt:i4>11</vt:i4>
      </vt:variant>
      <vt:variant>
        <vt:i4>0</vt:i4>
      </vt:variant>
      <vt:variant>
        <vt:i4>5</vt:i4>
      </vt:variant>
      <vt:variant>
        <vt:lpwstr/>
      </vt:variant>
      <vt:variant>
        <vt:lpwstr>_Toc61447788</vt:lpwstr>
      </vt:variant>
      <vt:variant>
        <vt:i4>1179709</vt:i4>
      </vt:variant>
      <vt:variant>
        <vt:i4>8</vt:i4>
      </vt:variant>
      <vt:variant>
        <vt:i4>0</vt:i4>
      </vt:variant>
      <vt:variant>
        <vt:i4>5</vt:i4>
      </vt:variant>
      <vt:variant>
        <vt:lpwstr/>
      </vt:variant>
      <vt:variant>
        <vt:lpwstr>_Toc61447787</vt:lpwstr>
      </vt:variant>
      <vt:variant>
        <vt:i4>1245245</vt:i4>
      </vt:variant>
      <vt:variant>
        <vt:i4>5</vt:i4>
      </vt:variant>
      <vt:variant>
        <vt:i4>0</vt:i4>
      </vt:variant>
      <vt:variant>
        <vt:i4>5</vt:i4>
      </vt:variant>
      <vt:variant>
        <vt:lpwstr/>
      </vt:variant>
      <vt:variant>
        <vt:lpwstr>_Toc61447786</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Mats Folke</cp:lastModifiedBy>
  <cp:revision>313</cp:revision>
  <cp:lastPrinted>2008-01-30T22:09:00Z</cp:lastPrinted>
  <dcterms:created xsi:type="dcterms:W3CDTF">2020-10-15T22:57:00Z</dcterms:created>
  <dcterms:modified xsi:type="dcterms:W3CDTF">2021-01-14T18:20:00Z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